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FC5" w:rsidRPr="00820D3D" w:rsidRDefault="00AC0FC5" w:rsidP="00366BCB">
      <w:pPr>
        <w:jc w:val="center"/>
        <w:rPr>
          <w:b/>
        </w:rPr>
      </w:pPr>
      <w:r w:rsidRPr="00820D3D">
        <w:rPr>
          <w:b/>
        </w:rPr>
        <w:t>Список претендентів</w:t>
      </w:r>
    </w:p>
    <w:p w:rsidR="00AC0FC5" w:rsidRDefault="00AC0FC5" w:rsidP="00366BCB">
      <w:pPr>
        <w:jc w:val="center"/>
        <w:rPr>
          <w:b/>
          <w:lang w:val="uk-UA"/>
        </w:rPr>
      </w:pPr>
      <w:r w:rsidRPr="00820D3D">
        <w:rPr>
          <w:b/>
        </w:rPr>
        <w:t>конкурсу на отримання ліцензії на мовлення з використанням вільних радіоканалів (конкурс від</w:t>
      </w:r>
      <w:r>
        <w:rPr>
          <w:b/>
          <w:lang w:val="uk-UA"/>
        </w:rPr>
        <w:t xml:space="preserve"> </w:t>
      </w:r>
      <w:r w:rsidRPr="00366BCB">
        <w:rPr>
          <w:b/>
        </w:rPr>
        <w:t>16</w:t>
      </w:r>
      <w:r>
        <w:rPr>
          <w:b/>
          <w:lang w:val="uk-UA"/>
        </w:rPr>
        <w:t>.10.2012</w:t>
      </w:r>
      <w:r w:rsidRPr="00820D3D">
        <w:rPr>
          <w:b/>
        </w:rPr>
        <w:t>)</w:t>
      </w:r>
    </w:p>
    <w:p w:rsidR="00AC0FC5" w:rsidRPr="00416605" w:rsidRDefault="00AC0FC5" w:rsidP="00366BCB">
      <w:pPr>
        <w:rPr>
          <w:sz w:val="28"/>
          <w:szCs w:val="16"/>
          <w:lang w:val="uk-UA"/>
        </w:rPr>
      </w:pPr>
    </w:p>
    <w:tbl>
      <w:tblPr>
        <w:tblW w:w="15183" w:type="dxa"/>
        <w:tblInd w:w="93" w:type="dxa"/>
        <w:tblLayout w:type="fixed"/>
        <w:tblLook w:val="0000"/>
      </w:tblPr>
      <w:tblGrid>
        <w:gridCol w:w="582"/>
        <w:gridCol w:w="1843"/>
        <w:gridCol w:w="1418"/>
        <w:gridCol w:w="1134"/>
        <w:gridCol w:w="992"/>
        <w:gridCol w:w="1843"/>
        <w:gridCol w:w="2268"/>
        <w:gridCol w:w="5103"/>
      </w:tblGrid>
      <w:tr w:rsidR="00AC0FC5" w:rsidRPr="00416605" w:rsidTr="00E56264">
        <w:trPr>
          <w:cantSplit/>
          <w:trHeight w:val="105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C0FC5" w:rsidRPr="00416605" w:rsidRDefault="00AC0FC5" w:rsidP="00B65BF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16605">
              <w:rPr>
                <w:b/>
                <w:bCs/>
                <w:sz w:val="20"/>
                <w:szCs w:val="20"/>
                <w:lang w:val="uk-UA"/>
              </w:rPr>
              <w:t>Область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C0FC5" w:rsidRPr="00416605" w:rsidRDefault="00AC0FC5" w:rsidP="00B65BF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16605">
              <w:rPr>
                <w:b/>
                <w:bCs/>
                <w:sz w:val="20"/>
                <w:szCs w:val="20"/>
                <w:lang w:val="uk-UA"/>
              </w:rPr>
              <w:t>Населений пункт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C0FC5" w:rsidRPr="00416605" w:rsidRDefault="00AC0FC5" w:rsidP="00B65BF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16605">
              <w:rPr>
                <w:b/>
                <w:bCs/>
                <w:sz w:val="20"/>
                <w:szCs w:val="20"/>
                <w:lang w:val="uk-UA"/>
              </w:rPr>
              <w:t>Частота (МГц)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C0FC5" w:rsidRPr="00416605" w:rsidRDefault="00AC0FC5" w:rsidP="00B65BF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16605">
              <w:rPr>
                <w:b/>
                <w:bCs/>
                <w:sz w:val="20"/>
                <w:szCs w:val="20"/>
                <w:lang w:val="uk-UA"/>
              </w:rPr>
              <w:t>Потуж-ність, кВт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C0FC5" w:rsidRPr="00416605" w:rsidRDefault="00AC0FC5" w:rsidP="00B65BF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16605">
              <w:rPr>
                <w:b/>
                <w:bCs/>
                <w:sz w:val="20"/>
                <w:szCs w:val="20"/>
                <w:lang w:val="uk-UA"/>
              </w:rPr>
              <w:t xml:space="preserve">Граничний обсяг мовлення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C0FC5" w:rsidRPr="00416605" w:rsidRDefault="00AC0FC5" w:rsidP="00B65BF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16605">
              <w:rPr>
                <w:b/>
                <w:bCs/>
                <w:sz w:val="20"/>
                <w:szCs w:val="20"/>
                <w:lang w:val="uk-UA"/>
              </w:rPr>
              <w:t xml:space="preserve">Територія розповсюдження програм 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0FC5" w:rsidRPr="00AC212D" w:rsidRDefault="00AC0FC5" w:rsidP="00B65B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91AB0">
              <w:rPr>
                <w:b/>
                <w:bCs/>
                <w:color w:val="000000"/>
                <w:sz w:val="20"/>
                <w:szCs w:val="20"/>
                <w:lang w:val="uk-UA"/>
              </w:rPr>
              <w:t>Претенденти</w:t>
            </w:r>
            <w:r>
              <w:rPr>
                <w:b/>
                <w:bCs/>
                <w:color w:val="000000"/>
                <w:sz w:val="20"/>
                <w:szCs w:val="20"/>
              </w:rPr>
              <w:t>, кількість набраних голосів і переможці (виділено жирним)</w:t>
            </w:r>
          </w:p>
        </w:tc>
      </w:tr>
      <w:tr w:rsidR="00AC0FC5" w:rsidRPr="00416605" w:rsidTr="00E56264">
        <w:tblPrEx>
          <w:tblLook w:val="00A0"/>
        </w:tblPrEx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АР Крим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Білогірськ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101,9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0,1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24 години на добу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м. Білогірськ та Білогірський район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C5" w:rsidRPr="00822828" w:rsidRDefault="00AC0FC5" w:rsidP="001F32D5">
            <w:pPr>
              <w:rPr>
                <w:b/>
                <w:lang w:val="uk-UA"/>
              </w:rPr>
            </w:pPr>
            <w:r w:rsidRPr="00822828">
              <w:rPr>
                <w:b/>
                <w:lang w:val="uk-UA"/>
              </w:rPr>
              <w:t xml:space="preserve">1. </w:t>
            </w:r>
            <w:r w:rsidRPr="00822828">
              <w:rPr>
                <w:b/>
                <w:sz w:val="22"/>
                <w:szCs w:val="22"/>
                <w:lang w:val="uk-UA"/>
              </w:rPr>
              <w:t>ТОВ «ТЕЛЕРАДІОКОМПАНІЯ «МЕДІА МАРКЕТ», м. Київ</w:t>
            </w:r>
            <w:r>
              <w:rPr>
                <w:b/>
                <w:sz w:val="22"/>
                <w:szCs w:val="22"/>
                <w:lang w:val="uk-UA"/>
              </w:rPr>
              <w:t xml:space="preserve"> - 6</w:t>
            </w:r>
          </w:p>
        </w:tc>
      </w:tr>
      <w:tr w:rsidR="00AC0FC5" w:rsidRPr="00416605" w:rsidTr="00E56264">
        <w:tblPrEx>
          <w:tblLook w:val="00A0"/>
        </w:tblPrEx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АР Крим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Земляничне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102,8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0,03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24 години на добу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с. Земляничне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C5" w:rsidRPr="00416605" w:rsidRDefault="00AC0FC5" w:rsidP="001F32D5">
            <w:pPr>
              <w:rPr>
                <w:lang w:val="uk-UA"/>
              </w:rPr>
            </w:pPr>
          </w:p>
        </w:tc>
      </w:tr>
      <w:tr w:rsidR="00AC0FC5" w:rsidRPr="00416605" w:rsidTr="00E56264">
        <w:tblPrEx>
          <w:tblLook w:val="00A0"/>
        </w:tblPrEx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АР Крим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Кіровське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100,2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0,1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24 години на добу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с. Кіровське та Кіровський район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C5" w:rsidRPr="00416605" w:rsidRDefault="00AC0FC5" w:rsidP="001F32D5">
            <w:pPr>
              <w:rPr>
                <w:lang w:val="uk-UA"/>
              </w:rPr>
            </w:pPr>
          </w:p>
        </w:tc>
      </w:tr>
      <w:tr w:rsidR="00AC0FC5" w:rsidRPr="00416605" w:rsidTr="00E56264">
        <w:tblPrEx>
          <w:tblLook w:val="00A0"/>
        </w:tblPrEx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АР Крим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Морське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101,9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0,03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24 години на добу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 xml:space="preserve">с. Морське 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C5" w:rsidRPr="00822828" w:rsidRDefault="00AC0FC5" w:rsidP="001F32D5">
            <w:pPr>
              <w:rPr>
                <w:b/>
                <w:lang w:val="uk-UA"/>
              </w:rPr>
            </w:pPr>
            <w:r w:rsidRPr="00822828">
              <w:rPr>
                <w:b/>
                <w:lang w:val="uk-UA"/>
              </w:rPr>
              <w:t xml:space="preserve">1. </w:t>
            </w:r>
            <w:r w:rsidRPr="00822828">
              <w:rPr>
                <w:b/>
                <w:sz w:val="22"/>
                <w:szCs w:val="22"/>
                <w:lang w:val="uk-UA"/>
              </w:rPr>
              <w:t>ТОВ «ТЕЛЕРАДІОКОМПАНІЯ «ШАНСОН», м. Київ</w:t>
            </w:r>
            <w:r>
              <w:rPr>
                <w:b/>
                <w:sz w:val="22"/>
                <w:szCs w:val="22"/>
                <w:lang w:val="uk-UA"/>
              </w:rPr>
              <w:t xml:space="preserve"> - 6</w:t>
            </w:r>
          </w:p>
        </w:tc>
      </w:tr>
      <w:tr w:rsidR="00AC0FC5" w:rsidRPr="00416605" w:rsidTr="00E56264">
        <w:tblPrEx>
          <w:tblLook w:val="00A0"/>
        </w:tblPrEx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АР Крим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Оленівка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92,4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0,03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24 години на добу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с. Оленівка Чорноморського району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C5" w:rsidRPr="00822828" w:rsidRDefault="00AC0FC5" w:rsidP="001F32D5">
            <w:pPr>
              <w:rPr>
                <w:b/>
                <w:lang w:val="uk-UA"/>
              </w:rPr>
            </w:pPr>
            <w:r w:rsidRPr="00822828">
              <w:rPr>
                <w:b/>
                <w:lang w:val="uk-UA"/>
              </w:rPr>
              <w:t xml:space="preserve">1. </w:t>
            </w:r>
            <w:r w:rsidRPr="00822828">
              <w:rPr>
                <w:b/>
                <w:sz w:val="22"/>
                <w:szCs w:val="22"/>
                <w:lang w:val="uk-UA"/>
              </w:rPr>
              <w:t>ТОВ «ТЕЛЕРАДІОКОМПАНІЯ «ШАНСОН», м. Київ</w:t>
            </w:r>
            <w:r>
              <w:rPr>
                <w:b/>
                <w:sz w:val="22"/>
                <w:szCs w:val="22"/>
                <w:lang w:val="uk-UA"/>
              </w:rPr>
              <w:t xml:space="preserve"> - 6</w:t>
            </w:r>
          </w:p>
        </w:tc>
      </w:tr>
      <w:tr w:rsidR="00AC0FC5" w:rsidRPr="00416605" w:rsidTr="00E56264">
        <w:tblPrEx>
          <w:tblLook w:val="00A0"/>
        </w:tblPrEx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АР Крим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Партеніт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105,4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0,03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24 години на добу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смт Партеніт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C5" w:rsidRPr="00E329C1" w:rsidRDefault="00AC0FC5" w:rsidP="001F32D5">
            <w:pPr>
              <w:rPr>
                <w:lang w:val="uk-UA"/>
              </w:rPr>
            </w:pPr>
            <w:r w:rsidRPr="00E329C1">
              <w:rPr>
                <w:lang w:val="uk-UA"/>
              </w:rPr>
              <w:t xml:space="preserve">1. </w:t>
            </w:r>
            <w:r w:rsidRPr="00E329C1">
              <w:rPr>
                <w:sz w:val="22"/>
                <w:szCs w:val="22"/>
                <w:lang w:val="uk-UA"/>
              </w:rPr>
              <w:t>ТОВ «ТЕЛЕРАДІОКОМПАНІЯ «НБМ-РАДІО», м. Київ</w:t>
            </w:r>
            <w:r>
              <w:rPr>
                <w:sz w:val="22"/>
                <w:szCs w:val="22"/>
                <w:lang w:val="uk-UA"/>
              </w:rPr>
              <w:t xml:space="preserve"> - 4</w:t>
            </w:r>
          </w:p>
        </w:tc>
      </w:tr>
      <w:tr w:rsidR="00AC0FC5" w:rsidRPr="00416605" w:rsidTr="00E56264">
        <w:tblPrEx>
          <w:tblLook w:val="00A0"/>
        </w:tblPrEx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АР Крим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Петрівка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104,6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0,1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24 години на добу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с. Петрівка та Красногвардійський район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C5" w:rsidRPr="00416605" w:rsidRDefault="00AC0FC5" w:rsidP="001F32D5">
            <w:pPr>
              <w:rPr>
                <w:lang w:val="uk-UA"/>
              </w:rPr>
            </w:pPr>
          </w:p>
        </w:tc>
      </w:tr>
      <w:tr w:rsidR="00AC0FC5" w:rsidRPr="00416605" w:rsidTr="00E56264">
        <w:tblPrEx>
          <w:tblLook w:val="00A0"/>
        </w:tblPrEx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АР Крим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Привітне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91,3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0,03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24 години на добу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с. Привітне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C5" w:rsidRPr="00416605" w:rsidRDefault="00AC0FC5" w:rsidP="001F32D5">
            <w:pPr>
              <w:rPr>
                <w:lang w:val="uk-UA"/>
              </w:rPr>
            </w:pPr>
          </w:p>
        </w:tc>
      </w:tr>
      <w:tr w:rsidR="00AC0FC5" w:rsidRPr="00416605" w:rsidTr="00E56264">
        <w:tblPrEx>
          <w:tblLook w:val="00A0"/>
        </w:tblPrEx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АР Крим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Рибаче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107,2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0,03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24 години на добу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с. Рибаче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C5" w:rsidRPr="00822828" w:rsidRDefault="00AC0FC5" w:rsidP="001F32D5">
            <w:pPr>
              <w:rPr>
                <w:b/>
                <w:lang w:val="uk-UA"/>
              </w:rPr>
            </w:pPr>
            <w:r w:rsidRPr="00822828">
              <w:rPr>
                <w:b/>
                <w:lang w:val="uk-UA"/>
              </w:rPr>
              <w:t xml:space="preserve">1. </w:t>
            </w:r>
            <w:r w:rsidRPr="00822828">
              <w:rPr>
                <w:b/>
                <w:sz w:val="22"/>
                <w:szCs w:val="22"/>
                <w:lang w:val="uk-UA"/>
              </w:rPr>
              <w:t>ТОВ «ТЕЛЕРАДІОКОМПАНІЯ «НБМ-РАДІО», м. Київ</w:t>
            </w:r>
            <w:r>
              <w:rPr>
                <w:b/>
                <w:sz w:val="22"/>
                <w:szCs w:val="22"/>
                <w:lang w:val="uk-UA"/>
              </w:rPr>
              <w:t xml:space="preserve"> - 5</w:t>
            </w:r>
          </w:p>
        </w:tc>
      </w:tr>
      <w:tr w:rsidR="00AC0FC5" w:rsidRPr="00416605" w:rsidTr="00E56264">
        <w:tblPrEx>
          <w:tblLook w:val="00A0"/>
        </w:tblPrEx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АР Крим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Сімферополь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89,7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0,5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24 години на добу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м. Сімферополь(міськрада) та Бахчисарайський, Сімферопольський райони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C5" w:rsidRPr="00822828" w:rsidRDefault="00AC0FC5" w:rsidP="001F32D5">
            <w:pPr>
              <w:rPr>
                <w:b/>
                <w:lang w:val="uk-UA"/>
              </w:rPr>
            </w:pPr>
            <w:r w:rsidRPr="00822828">
              <w:rPr>
                <w:b/>
                <w:lang w:val="uk-UA"/>
              </w:rPr>
              <w:t xml:space="preserve">1. </w:t>
            </w:r>
            <w:r w:rsidRPr="00822828">
              <w:rPr>
                <w:b/>
                <w:sz w:val="22"/>
                <w:szCs w:val="22"/>
                <w:lang w:val="uk-UA"/>
              </w:rPr>
              <w:t>ПРАТ «СТУДІЯ «ЄВРОПОЗИТИВ», м. Київ</w:t>
            </w:r>
            <w:r>
              <w:rPr>
                <w:b/>
                <w:sz w:val="22"/>
                <w:szCs w:val="22"/>
                <w:lang w:val="uk-UA"/>
              </w:rPr>
              <w:t xml:space="preserve"> - 5</w:t>
            </w:r>
          </w:p>
        </w:tc>
      </w:tr>
      <w:tr w:rsidR="00AC0FC5" w:rsidRPr="00810235" w:rsidTr="00E56264">
        <w:tblPrEx>
          <w:tblLook w:val="00A0"/>
        </w:tblPrEx>
        <w:trPr>
          <w:cantSplit/>
          <w:trHeight w:val="9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Вінницька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Вінниця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104,8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0,5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24 години на добу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м. Вінниця та Вінницький, Жмеринський, Калинівський, Липовецький, Літинський, Тиврівський райони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C5" w:rsidRDefault="00AC0FC5" w:rsidP="001F32D5">
            <w:pPr>
              <w:rPr>
                <w:lang w:val="uk-UA"/>
              </w:rPr>
            </w:pPr>
            <w:r w:rsidRPr="00CC6392">
              <w:rPr>
                <w:lang w:val="uk-UA"/>
              </w:rPr>
              <w:t xml:space="preserve">1. </w:t>
            </w:r>
            <w:r w:rsidRPr="00CC6392">
              <w:rPr>
                <w:sz w:val="22"/>
                <w:szCs w:val="22"/>
                <w:lang w:val="uk-UA"/>
              </w:rPr>
              <w:t>НРКУ, м. Київ (програма УР-1)</w:t>
            </w:r>
            <w:r>
              <w:rPr>
                <w:sz w:val="22"/>
                <w:szCs w:val="22"/>
                <w:lang w:val="uk-UA"/>
              </w:rPr>
              <w:t xml:space="preserve"> - 2</w:t>
            </w:r>
          </w:p>
          <w:p w:rsidR="00AC0FC5" w:rsidRPr="00356E20" w:rsidRDefault="00AC0FC5" w:rsidP="001F32D5">
            <w:pPr>
              <w:rPr>
                <w:lang w:val="uk-UA"/>
              </w:rPr>
            </w:pPr>
            <w:r w:rsidRPr="00356E20">
              <w:rPr>
                <w:sz w:val="22"/>
                <w:szCs w:val="22"/>
                <w:lang w:val="uk-UA"/>
              </w:rPr>
              <w:t>2. ДО «ВІННИЦЬКА ОДТРК «ВІНТЕРА», м. Вінниця</w:t>
            </w:r>
            <w:r>
              <w:rPr>
                <w:sz w:val="22"/>
                <w:szCs w:val="22"/>
                <w:lang w:val="uk-UA"/>
              </w:rPr>
              <w:t xml:space="preserve"> - 3</w:t>
            </w:r>
          </w:p>
          <w:p w:rsidR="00AC0FC5" w:rsidRPr="00001A0C" w:rsidRDefault="00AC0FC5" w:rsidP="001F32D5">
            <w:pPr>
              <w:rPr>
                <w:lang w:val="uk-UA"/>
              </w:rPr>
            </w:pPr>
            <w:r w:rsidRPr="00001A0C">
              <w:rPr>
                <w:sz w:val="22"/>
                <w:szCs w:val="22"/>
                <w:lang w:val="uk-UA"/>
              </w:rPr>
              <w:t>3. ПРАТ «ТЕЛЕРАДІОКОМПАНІЯ ЛЮКС», м. Львів</w:t>
            </w:r>
            <w:r>
              <w:rPr>
                <w:sz w:val="22"/>
                <w:szCs w:val="22"/>
                <w:lang w:val="uk-UA"/>
              </w:rPr>
              <w:t xml:space="preserve"> - 0</w:t>
            </w:r>
          </w:p>
        </w:tc>
      </w:tr>
      <w:tr w:rsidR="00AC0FC5" w:rsidRPr="00416605" w:rsidTr="00E56264">
        <w:tblPrEx>
          <w:tblLook w:val="00A0"/>
        </w:tblPrEx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Волинська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Горохів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103,4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0,1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24 години на добу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м. Горохів та Горохівський район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C5" w:rsidRPr="00822828" w:rsidRDefault="00AC0FC5" w:rsidP="001F32D5">
            <w:pPr>
              <w:rPr>
                <w:b/>
                <w:lang w:val="uk-UA"/>
              </w:rPr>
            </w:pPr>
            <w:r w:rsidRPr="00822828">
              <w:rPr>
                <w:b/>
                <w:lang w:val="uk-UA"/>
              </w:rPr>
              <w:t xml:space="preserve">1. </w:t>
            </w:r>
            <w:r w:rsidRPr="00822828">
              <w:rPr>
                <w:b/>
                <w:sz w:val="22"/>
                <w:szCs w:val="22"/>
                <w:lang w:val="uk-UA"/>
              </w:rPr>
              <w:t>ТОВ «ТЕЛЕРАДІОКОМПАНІЯ «ШАНСОН», м. Київ</w:t>
            </w:r>
            <w:r>
              <w:rPr>
                <w:b/>
                <w:sz w:val="22"/>
                <w:szCs w:val="22"/>
                <w:lang w:val="uk-UA"/>
              </w:rPr>
              <w:t xml:space="preserve"> - 6</w:t>
            </w:r>
          </w:p>
        </w:tc>
      </w:tr>
      <w:tr w:rsidR="00AC0FC5" w:rsidRPr="00416605" w:rsidTr="00E56264">
        <w:tblPrEx>
          <w:tblLook w:val="00A0"/>
        </w:tblPrEx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Волинська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Ковель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107,9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0,1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24 години на добу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м. Ковель та Ковельський район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C5" w:rsidRPr="005E7F02" w:rsidRDefault="00AC0FC5" w:rsidP="001F32D5">
            <w:pPr>
              <w:rPr>
                <w:lang w:val="uk-UA"/>
              </w:rPr>
            </w:pPr>
            <w:r w:rsidRPr="005E7F02">
              <w:rPr>
                <w:lang w:val="uk-UA"/>
              </w:rPr>
              <w:t xml:space="preserve">1. </w:t>
            </w:r>
            <w:r w:rsidRPr="005E7F02">
              <w:rPr>
                <w:sz w:val="22"/>
                <w:szCs w:val="22"/>
                <w:lang w:val="uk-UA"/>
              </w:rPr>
              <w:t>ТОВ «ТЕЛЕРАДІОКОМПАНІЯ «ШАНСОН», м. Київ</w:t>
            </w:r>
            <w:r>
              <w:rPr>
                <w:sz w:val="22"/>
                <w:szCs w:val="22"/>
                <w:lang w:val="uk-UA"/>
              </w:rPr>
              <w:t xml:space="preserve"> - 3</w:t>
            </w:r>
          </w:p>
          <w:p w:rsidR="00AC0FC5" w:rsidRPr="005E7F02" w:rsidRDefault="00AC0FC5" w:rsidP="001F32D5">
            <w:pPr>
              <w:rPr>
                <w:lang w:val="uk-UA"/>
              </w:rPr>
            </w:pPr>
            <w:r w:rsidRPr="005E7F02">
              <w:rPr>
                <w:sz w:val="22"/>
                <w:szCs w:val="22"/>
                <w:lang w:val="uk-UA"/>
              </w:rPr>
              <w:t>2. ВОЛИНСЬКА ОДТРК, м. Луцьк Волинської обл.</w:t>
            </w:r>
            <w:r>
              <w:rPr>
                <w:sz w:val="22"/>
                <w:szCs w:val="22"/>
                <w:lang w:val="uk-UA"/>
              </w:rPr>
              <w:t xml:space="preserve"> 2</w:t>
            </w:r>
          </w:p>
          <w:p w:rsidR="00AC0FC5" w:rsidRPr="00822828" w:rsidRDefault="00AC0FC5" w:rsidP="001F32D5">
            <w:pPr>
              <w:rPr>
                <w:b/>
                <w:lang w:val="uk-UA"/>
              </w:rPr>
            </w:pPr>
            <w:r w:rsidRPr="00822828">
              <w:rPr>
                <w:b/>
                <w:sz w:val="22"/>
                <w:szCs w:val="22"/>
                <w:lang w:val="uk-UA"/>
              </w:rPr>
              <w:t>3. ТОВ «ТЕЛЕРАДІООРГАНІЗАЦІЯ «РУССКОЕ РАДИО» - УКРАЇНА», м. Київ</w:t>
            </w:r>
            <w:r>
              <w:rPr>
                <w:b/>
                <w:sz w:val="22"/>
                <w:szCs w:val="22"/>
                <w:lang w:val="uk-UA"/>
              </w:rPr>
              <w:t xml:space="preserve"> - 5</w:t>
            </w:r>
          </w:p>
        </w:tc>
      </w:tr>
      <w:tr w:rsidR="00AC0FC5" w:rsidRPr="00416605" w:rsidTr="00E56264">
        <w:tblPrEx>
          <w:tblLook w:val="00A0"/>
        </w:tblPrEx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Дніпропетровська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Нікополь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0,25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24 години на добу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м. Нікополь та Нікопольський район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C5" w:rsidRPr="00451260" w:rsidRDefault="00AC0FC5" w:rsidP="001F32D5">
            <w:pPr>
              <w:rPr>
                <w:lang w:val="uk-UA"/>
              </w:rPr>
            </w:pPr>
            <w:r w:rsidRPr="00451260">
              <w:rPr>
                <w:lang w:val="uk-UA"/>
              </w:rPr>
              <w:t xml:space="preserve">1. </w:t>
            </w:r>
            <w:r w:rsidRPr="00451260">
              <w:rPr>
                <w:sz w:val="22"/>
                <w:szCs w:val="22"/>
                <w:lang w:val="uk-UA"/>
              </w:rPr>
              <w:t>ТОВ «ТЕЛЕРАДІОКОМПАНІЯ «ШАНСОН», м. Київ</w:t>
            </w:r>
            <w:r>
              <w:rPr>
                <w:sz w:val="22"/>
                <w:szCs w:val="22"/>
                <w:lang w:val="uk-UA"/>
              </w:rPr>
              <w:t xml:space="preserve"> - 3</w:t>
            </w:r>
          </w:p>
          <w:p w:rsidR="00AC0FC5" w:rsidRPr="00451260" w:rsidRDefault="00AC0FC5" w:rsidP="001F32D5">
            <w:pPr>
              <w:rPr>
                <w:lang w:val="uk-UA"/>
              </w:rPr>
            </w:pPr>
            <w:r w:rsidRPr="00451260">
              <w:rPr>
                <w:sz w:val="22"/>
                <w:szCs w:val="22"/>
                <w:lang w:val="uk-UA"/>
              </w:rPr>
              <w:t>2. НРКУ, м. Київ (програма УР-1)</w:t>
            </w:r>
            <w:r>
              <w:rPr>
                <w:sz w:val="22"/>
                <w:szCs w:val="22"/>
                <w:lang w:val="uk-UA"/>
              </w:rPr>
              <w:t xml:space="preserve"> - 2</w:t>
            </w:r>
          </w:p>
          <w:p w:rsidR="00AC0FC5" w:rsidRPr="00822828" w:rsidRDefault="00AC0FC5" w:rsidP="001F32D5">
            <w:pPr>
              <w:rPr>
                <w:b/>
                <w:lang w:val="uk-UA"/>
              </w:rPr>
            </w:pPr>
            <w:r w:rsidRPr="00822828">
              <w:rPr>
                <w:b/>
                <w:sz w:val="22"/>
                <w:szCs w:val="22"/>
                <w:lang w:val="uk-UA"/>
              </w:rPr>
              <w:t>3. ТОВ «ТЕЛЕРАДІОКОМПАНІЯ «МЕДІА МАРКЕТ», м. Київ</w:t>
            </w:r>
            <w:r>
              <w:rPr>
                <w:b/>
                <w:sz w:val="22"/>
                <w:szCs w:val="22"/>
                <w:lang w:val="uk-UA"/>
              </w:rPr>
              <w:t xml:space="preserve"> - 6</w:t>
            </w:r>
          </w:p>
        </w:tc>
      </w:tr>
      <w:tr w:rsidR="00AC0FC5" w:rsidRPr="00416605" w:rsidTr="00E56264">
        <w:tblPrEx>
          <w:tblLook w:val="00A0"/>
        </w:tblPrEx>
        <w:trPr>
          <w:cantSplit/>
          <w:trHeight w:val="10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Донецька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Артемівськ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105,4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0,1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24 години на добу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м. Артемівськ (міськрада) та Артемівський район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C5" w:rsidRPr="00F709E4" w:rsidRDefault="00AC0FC5" w:rsidP="001F32D5">
            <w:pPr>
              <w:rPr>
                <w:lang w:val="uk-UA"/>
              </w:rPr>
            </w:pPr>
            <w:r w:rsidRPr="00F709E4">
              <w:rPr>
                <w:lang w:val="uk-UA"/>
              </w:rPr>
              <w:t xml:space="preserve">1. </w:t>
            </w:r>
            <w:r w:rsidRPr="00F709E4">
              <w:rPr>
                <w:sz w:val="22"/>
                <w:szCs w:val="22"/>
                <w:lang w:val="uk-UA"/>
              </w:rPr>
              <w:t>ТОВ «ТЕЛЕРАДІОКОМПАНІЯ «ШАНСОН», м. Київ</w:t>
            </w:r>
            <w:r>
              <w:rPr>
                <w:sz w:val="22"/>
                <w:szCs w:val="22"/>
                <w:lang w:val="uk-UA"/>
              </w:rPr>
              <w:t xml:space="preserve"> - 3</w:t>
            </w:r>
          </w:p>
          <w:p w:rsidR="00AC0FC5" w:rsidRPr="00F709E4" w:rsidRDefault="00AC0FC5" w:rsidP="001F32D5">
            <w:pPr>
              <w:rPr>
                <w:lang w:val="uk-UA"/>
              </w:rPr>
            </w:pPr>
            <w:r w:rsidRPr="00F709E4">
              <w:rPr>
                <w:sz w:val="22"/>
                <w:szCs w:val="22"/>
                <w:lang w:val="uk-UA"/>
              </w:rPr>
              <w:t>2. ТОВ ТРК «АРТА ПЛЮС», м. Донецьк</w:t>
            </w:r>
            <w:r>
              <w:rPr>
                <w:sz w:val="22"/>
                <w:szCs w:val="22"/>
                <w:lang w:val="uk-UA"/>
              </w:rPr>
              <w:t xml:space="preserve"> 1</w:t>
            </w:r>
          </w:p>
          <w:p w:rsidR="00AC0FC5" w:rsidRPr="00F709E4" w:rsidRDefault="00AC0FC5" w:rsidP="001F32D5">
            <w:pPr>
              <w:rPr>
                <w:lang w:val="uk-UA"/>
              </w:rPr>
            </w:pPr>
            <w:r w:rsidRPr="00F709E4">
              <w:rPr>
                <w:sz w:val="22"/>
                <w:szCs w:val="22"/>
                <w:lang w:val="uk-UA"/>
              </w:rPr>
              <w:t>3. ТОВ ТРК «ЯСКРАВЕ ТВ», м. Артемівськ Донецької обл.</w:t>
            </w:r>
            <w:r>
              <w:rPr>
                <w:sz w:val="22"/>
                <w:szCs w:val="22"/>
                <w:lang w:val="uk-UA"/>
              </w:rPr>
              <w:t xml:space="preserve"> - 4</w:t>
            </w:r>
          </w:p>
          <w:p w:rsidR="00AC0FC5" w:rsidRPr="00F709E4" w:rsidRDefault="00AC0FC5" w:rsidP="001F32D5">
            <w:pPr>
              <w:rPr>
                <w:lang w:val="uk-UA"/>
              </w:rPr>
            </w:pPr>
            <w:r w:rsidRPr="00F709E4">
              <w:rPr>
                <w:sz w:val="22"/>
                <w:szCs w:val="22"/>
                <w:lang w:val="uk-UA"/>
              </w:rPr>
              <w:t>4. ПРАТ «ТЕЛЕРАДІОКОМПАНІЯ ЛЮКС», м. Львів</w:t>
            </w:r>
            <w:r>
              <w:rPr>
                <w:sz w:val="22"/>
                <w:szCs w:val="22"/>
                <w:lang w:val="uk-UA"/>
              </w:rPr>
              <w:t xml:space="preserve"> - 0</w:t>
            </w:r>
          </w:p>
        </w:tc>
      </w:tr>
      <w:tr w:rsidR="00AC0FC5" w:rsidRPr="00810235" w:rsidTr="00E56264">
        <w:tblPrEx>
          <w:tblLook w:val="00A0"/>
        </w:tblPrEx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Донецька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Донецьк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98,6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0,5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24 години на добу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м. Донецьк (міськрада), м.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 </w:t>
            </w:r>
            <w:r w:rsidRPr="00416605">
              <w:rPr>
                <w:color w:val="000000"/>
                <w:sz w:val="20"/>
                <w:szCs w:val="20"/>
                <w:lang w:val="uk-UA"/>
              </w:rPr>
              <w:t>Макіївка (міськрада), м.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 </w:t>
            </w:r>
            <w:r w:rsidRPr="00416605">
              <w:rPr>
                <w:color w:val="000000"/>
                <w:sz w:val="20"/>
                <w:szCs w:val="20"/>
                <w:lang w:val="uk-UA"/>
              </w:rPr>
              <w:t>Селидове(міськрада) та Амвросіївський, Волноваський, Маріїнський, Старобешівський, Ясинуватський райони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C5" w:rsidRPr="00822828" w:rsidRDefault="00AC0FC5" w:rsidP="001F32D5">
            <w:pPr>
              <w:rPr>
                <w:b/>
                <w:lang w:val="uk-UA"/>
              </w:rPr>
            </w:pPr>
            <w:r w:rsidRPr="00822828">
              <w:rPr>
                <w:b/>
                <w:lang w:val="uk-UA"/>
              </w:rPr>
              <w:t xml:space="preserve">1. </w:t>
            </w:r>
            <w:r w:rsidRPr="00822828">
              <w:rPr>
                <w:b/>
                <w:sz w:val="22"/>
                <w:szCs w:val="22"/>
                <w:lang w:val="uk-UA"/>
              </w:rPr>
              <w:t>ТОВ «ТЕЛЕРАДІОКОМПАНІЯ «НБМ-РАДІО», м. Київ</w:t>
            </w:r>
            <w:r>
              <w:rPr>
                <w:b/>
                <w:sz w:val="22"/>
                <w:szCs w:val="22"/>
                <w:lang w:val="uk-UA"/>
              </w:rPr>
              <w:t xml:space="preserve"> - 6</w:t>
            </w:r>
          </w:p>
        </w:tc>
      </w:tr>
      <w:tr w:rsidR="00AC0FC5" w:rsidRPr="00416605" w:rsidTr="00E56264">
        <w:tblPrEx>
          <w:tblLook w:val="00A0"/>
        </w:tblPrEx>
        <w:trPr>
          <w:cantSplit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Донецька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Красноармійськ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92,5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0,1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24 години на добу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м. Красноармійськ (міськрада) та Красноармійський район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C5" w:rsidRDefault="00AC0FC5" w:rsidP="001F32D5">
            <w:pPr>
              <w:rPr>
                <w:lang w:val="uk-UA"/>
              </w:rPr>
            </w:pPr>
            <w:r w:rsidRPr="00E91331">
              <w:rPr>
                <w:lang w:val="uk-UA"/>
              </w:rPr>
              <w:t xml:space="preserve">1. </w:t>
            </w:r>
            <w:r w:rsidRPr="00E91331">
              <w:rPr>
                <w:sz w:val="22"/>
                <w:szCs w:val="22"/>
                <w:lang w:val="uk-UA"/>
              </w:rPr>
              <w:t>ТОВ ТРК «АРТА ПЛЮС», м. Донецьк</w:t>
            </w:r>
            <w:r>
              <w:rPr>
                <w:sz w:val="22"/>
                <w:szCs w:val="22"/>
                <w:lang w:val="uk-UA"/>
              </w:rPr>
              <w:t xml:space="preserve"> - 1</w:t>
            </w:r>
          </w:p>
          <w:p w:rsidR="00AC0FC5" w:rsidRPr="00822828" w:rsidRDefault="00AC0FC5" w:rsidP="001F32D5">
            <w:pPr>
              <w:rPr>
                <w:b/>
                <w:lang w:val="uk-UA"/>
              </w:rPr>
            </w:pPr>
            <w:r w:rsidRPr="00822828">
              <w:rPr>
                <w:b/>
                <w:sz w:val="22"/>
                <w:szCs w:val="22"/>
                <w:lang w:val="uk-UA"/>
              </w:rPr>
              <w:t>2. ПРАТ «ТЕЛЕРАДІОКОМПАНІЯ ЛЮКС», м. Львів</w:t>
            </w:r>
            <w:r>
              <w:rPr>
                <w:b/>
                <w:sz w:val="22"/>
                <w:szCs w:val="22"/>
                <w:lang w:val="uk-UA"/>
              </w:rPr>
              <w:t xml:space="preserve"> - 6</w:t>
            </w:r>
          </w:p>
        </w:tc>
      </w:tr>
      <w:tr w:rsidR="00AC0FC5" w:rsidRPr="00416605" w:rsidTr="00E56264">
        <w:tblPrEx>
          <w:tblLook w:val="00A0"/>
        </w:tblPrEx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Житомирська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Андріївка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70,04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24 години на добу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с. Андріївка та Андрушівський, Бердичівський, Житомирський, Коростишівський, Червоноармійський, Черняхівський, Чуднівський райони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C5" w:rsidRPr="00822828" w:rsidRDefault="00AC0FC5" w:rsidP="001F32D5">
            <w:pPr>
              <w:rPr>
                <w:b/>
                <w:lang w:val="uk-UA"/>
              </w:rPr>
            </w:pPr>
            <w:r w:rsidRPr="00822828">
              <w:rPr>
                <w:b/>
                <w:lang w:val="uk-UA"/>
              </w:rPr>
              <w:t xml:space="preserve">1. </w:t>
            </w:r>
            <w:r w:rsidRPr="00822828">
              <w:rPr>
                <w:b/>
                <w:sz w:val="22"/>
                <w:szCs w:val="22"/>
                <w:lang w:val="uk-UA"/>
              </w:rPr>
              <w:t>ТОВ «ТЕЛЕРАДІОКОМПАНІЯ «ІФ МЕДІА-ГРУП», м. Київ</w:t>
            </w:r>
            <w:r>
              <w:rPr>
                <w:b/>
                <w:sz w:val="22"/>
                <w:szCs w:val="22"/>
                <w:lang w:val="uk-UA"/>
              </w:rPr>
              <w:t xml:space="preserve"> - 6</w:t>
            </w:r>
          </w:p>
        </w:tc>
      </w:tr>
      <w:tr w:rsidR="00AC0FC5" w:rsidRPr="00952587" w:rsidTr="00E56264">
        <w:tblPrEx>
          <w:tblLook w:val="00A0"/>
        </w:tblPrEx>
        <w:trPr>
          <w:cantSplit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Житомирська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Житомир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107,3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24 години на добу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м.Житомир та  Андрушівський, Бердичівський, Житомирський, Коростишівський, Червоноармійський, Черняхівський, Чуднівський райони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C5" w:rsidRPr="00C650B9" w:rsidRDefault="00AC0FC5" w:rsidP="001F32D5">
            <w:pPr>
              <w:rPr>
                <w:lang w:val="uk-UA"/>
              </w:rPr>
            </w:pPr>
            <w:r w:rsidRPr="00C650B9">
              <w:rPr>
                <w:lang w:val="uk-UA"/>
              </w:rPr>
              <w:t xml:space="preserve">1. </w:t>
            </w:r>
            <w:r w:rsidRPr="00C650B9">
              <w:rPr>
                <w:sz w:val="22"/>
                <w:szCs w:val="22"/>
                <w:lang w:val="uk-UA"/>
              </w:rPr>
              <w:t>НРКУ, м. Київ (програма УР-1)</w:t>
            </w:r>
            <w:r>
              <w:rPr>
                <w:sz w:val="22"/>
                <w:szCs w:val="22"/>
                <w:lang w:val="uk-UA"/>
              </w:rPr>
              <w:t xml:space="preserve"> - 2</w:t>
            </w:r>
          </w:p>
          <w:p w:rsidR="00AC0FC5" w:rsidRPr="005D7844" w:rsidRDefault="00AC0FC5" w:rsidP="001F32D5">
            <w:pPr>
              <w:rPr>
                <w:b/>
                <w:lang w:val="uk-UA"/>
              </w:rPr>
            </w:pPr>
            <w:r w:rsidRPr="005D7844">
              <w:rPr>
                <w:b/>
                <w:sz w:val="22"/>
                <w:szCs w:val="22"/>
                <w:lang w:val="uk-UA"/>
              </w:rPr>
              <w:t>2. ПРАТ «СТУДІЯ «ЄВРОПОЗИТИВ», м. Київ</w:t>
            </w:r>
            <w:r>
              <w:rPr>
                <w:b/>
                <w:sz w:val="22"/>
                <w:szCs w:val="22"/>
                <w:lang w:val="uk-UA"/>
              </w:rPr>
              <w:t xml:space="preserve"> - 6</w:t>
            </w:r>
          </w:p>
          <w:p w:rsidR="00AC0FC5" w:rsidRPr="009703D4" w:rsidRDefault="00AC0FC5" w:rsidP="00D542A6">
            <w:pPr>
              <w:rPr>
                <w:lang w:val="uk-UA"/>
              </w:rPr>
            </w:pPr>
            <w:r w:rsidRPr="00C650B9">
              <w:rPr>
                <w:sz w:val="22"/>
                <w:szCs w:val="22"/>
                <w:lang w:val="uk-UA"/>
              </w:rPr>
              <w:t xml:space="preserve">3. </w:t>
            </w:r>
            <w:r w:rsidRPr="009703D4">
              <w:rPr>
                <w:sz w:val="22"/>
                <w:szCs w:val="22"/>
                <w:lang w:val="uk-UA"/>
              </w:rPr>
              <w:t>УКРАЇНСЬКА КОРПОРАЦІЯ «ТЕЛЕБАЧЕННЯ І РАДІОМОВЛЕННЯ «ЮТАР», м. Київ</w:t>
            </w:r>
            <w:r>
              <w:rPr>
                <w:sz w:val="22"/>
                <w:szCs w:val="22"/>
                <w:lang w:val="uk-UA"/>
              </w:rPr>
              <w:t xml:space="preserve"> - 1</w:t>
            </w:r>
          </w:p>
        </w:tc>
      </w:tr>
      <w:tr w:rsidR="00AC0FC5" w:rsidRPr="00F67172" w:rsidTr="00E56264">
        <w:tblPrEx>
          <w:tblLook w:val="00A0"/>
        </w:tblPrEx>
        <w:trPr>
          <w:cantSplit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Закарпатська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Берегове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92,1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0,1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24 години на добу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м. Берегове (міськрада) та Берегівський район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C5" w:rsidRPr="005D7844" w:rsidRDefault="00AC0FC5" w:rsidP="001F32D5">
            <w:pPr>
              <w:rPr>
                <w:b/>
                <w:lang w:val="uk-UA"/>
              </w:rPr>
            </w:pPr>
            <w:r w:rsidRPr="005D7844">
              <w:rPr>
                <w:b/>
                <w:lang w:val="uk-UA"/>
              </w:rPr>
              <w:t xml:space="preserve">1. </w:t>
            </w:r>
            <w:r w:rsidRPr="005D7844">
              <w:rPr>
                <w:b/>
                <w:sz w:val="22"/>
                <w:szCs w:val="22"/>
                <w:lang w:val="uk-UA"/>
              </w:rPr>
              <w:t>ПП «ПУЛЬС-КУЛЬТУРНО-ІНФОРМАЦІЙНИЙ ЦЕНТР», м. Берегове Закарпатської обл.</w:t>
            </w:r>
            <w:r>
              <w:rPr>
                <w:b/>
                <w:sz w:val="22"/>
                <w:szCs w:val="22"/>
                <w:lang w:val="uk-UA"/>
              </w:rPr>
              <w:t xml:space="preserve"> - 5</w:t>
            </w:r>
          </w:p>
          <w:p w:rsidR="00AC0FC5" w:rsidRPr="00F260F8" w:rsidRDefault="00AC0FC5" w:rsidP="001F32D5">
            <w:pPr>
              <w:rPr>
                <w:lang w:val="uk-UA"/>
              </w:rPr>
            </w:pPr>
            <w:r w:rsidRPr="00F260F8">
              <w:rPr>
                <w:sz w:val="22"/>
                <w:szCs w:val="22"/>
                <w:lang w:val="uk-UA"/>
              </w:rPr>
              <w:t>2. ПП «РАДІО «СЛАТІНА-РТК», м. Мукачеве Закарпатської обл.</w:t>
            </w:r>
            <w:r>
              <w:rPr>
                <w:sz w:val="22"/>
                <w:szCs w:val="22"/>
                <w:lang w:val="uk-UA"/>
              </w:rPr>
              <w:t xml:space="preserve"> - 2</w:t>
            </w:r>
          </w:p>
          <w:p w:rsidR="00AC0FC5" w:rsidRPr="00F260F8" w:rsidRDefault="00AC0FC5" w:rsidP="001F32D5">
            <w:pPr>
              <w:rPr>
                <w:lang w:val="uk-UA"/>
              </w:rPr>
            </w:pPr>
            <w:r w:rsidRPr="00F260F8">
              <w:rPr>
                <w:sz w:val="22"/>
                <w:szCs w:val="22"/>
                <w:lang w:val="uk-UA"/>
              </w:rPr>
              <w:t>3. ТОВ «КУЛЬТУРНО-МИСТЕЦЬКИЙ ЦЕНТР «БАРВИ», м. Мукачеве Закарпатської обл.</w:t>
            </w:r>
            <w:r>
              <w:rPr>
                <w:sz w:val="22"/>
                <w:szCs w:val="22"/>
                <w:lang w:val="uk-UA"/>
              </w:rPr>
              <w:t xml:space="preserve"> - 1</w:t>
            </w:r>
          </w:p>
        </w:tc>
      </w:tr>
      <w:tr w:rsidR="00AC0FC5" w:rsidRPr="00E2259F" w:rsidTr="00E56264">
        <w:tblPrEx>
          <w:tblLook w:val="00A0"/>
        </w:tblPrEx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Закарпатська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Перечин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87,9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0,1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24 години на добу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смт Перечин та Перечинський район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C5" w:rsidRPr="00C71CC7" w:rsidRDefault="00AC0FC5" w:rsidP="001F32D5">
            <w:pPr>
              <w:rPr>
                <w:b/>
                <w:lang w:val="uk-UA"/>
              </w:rPr>
            </w:pPr>
            <w:r w:rsidRPr="00C71CC7">
              <w:rPr>
                <w:b/>
                <w:lang w:val="uk-UA"/>
              </w:rPr>
              <w:t xml:space="preserve">1. </w:t>
            </w:r>
            <w:r w:rsidRPr="00C71CC7">
              <w:rPr>
                <w:b/>
                <w:sz w:val="22"/>
                <w:szCs w:val="22"/>
                <w:lang w:val="uk-UA"/>
              </w:rPr>
              <w:t>ТОВ «ТЕЛЕРАДІОКОМПАНІЯ «ШАНСОН», м. Київ</w:t>
            </w:r>
            <w:r>
              <w:rPr>
                <w:b/>
                <w:sz w:val="22"/>
                <w:szCs w:val="22"/>
                <w:lang w:val="uk-UA"/>
              </w:rPr>
              <w:t xml:space="preserve"> - 6</w:t>
            </w:r>
          </w:p>
          <w:p w:rsidR="00AC0FC5" w:rsidRPr="0020047F" w:rsidRDefault="00AC0FC5" w:rsidP="001F32D5">
            <w:pPr>
              <w:rPr>
                <w:lang w:val="uk-UA"/>
              </w:rPr>
            </w:pPr>
            <w:r w:rsidRPr="0020047F">
              <w:rPr>
                <w:sz w:val="22"/>
                <w:szCs w:val="22"/>
                <w:lang w:val="uk-UA"/>
              </w:rPr>
              <w:t>2. ПП «РАДІО «СЛАТІНА-РТК», м. Мукачеве Закарпатської обл.</w:t>
            </w:r>
            <w:r>
              <w:rPr>
                <w:sz w:val="22"/>
                <w:szCs w:val="22"/>
                <w:lang w:val="uk-UA"/>
              </w:rPr>
              <w:t xml:space="preserve"> - 2</w:t>
            </w:r>
          </w:p>
          <w:p w:rsidR="00AC0FC5" w:rsidRPr="0020047F" w:rsidRDefault="00AC0FC5" w:rsidP="001F32D5">
            <w:pPr>
              <w:rPr>
                <w:lang w:val="uk-UA"/>
              </w:rPr>
            </w:pPr>
            <w:r w:rsidRPr="0020047F">
              <w:rPr>
                <w:sz w:val="22"/>
                <w:szCs w:val="22"/>
                <w:lang w:val="uk-UA"/>
              </w:rPr>
              <w:t>3. МПП «ВЕРСІЯ ПЛЮС», м. Ужгород Закарпатської обл.</w:t>
            </w:r>
            <w:r>
              <w:rPr>
                <w:sz w:val="22"/>
                <w:szCs w:val="22"/>
                <w:lang w:val="uk-UA"/>
              </w:rPr>
              <w:t xml:space="preserve"> - 1</w:t>
            </w:r>
          </w:p>
          <w:p w:rsidR="00AC0FC5" w:rsidRPr="0020047F" w:rsidRDefault="00AC0FC5" w:rsidP="001F32D5">
            <w:pPr>
              <w:rPr>
                <w:lang w:val="uk-UA"/>
              </w:rPr>
            </w:pPr>
            <w:r w:rsidRPr="0020047F">
              <w:rPr>
                <w:sz w:val="22"/>
                <w:szCs w:val="22"/>
                <w:lang w:val="uk-UA"/>
              </w:rPr>
              <w:t>4. ТОВ «КУЛЬТУРНО-МИСТЕЦЬКИЙ ЦЕНТР «БАРВИ», м. Мукачеве Закарпатської обл.</w:t>
            </w:r>
            <w:r>
              <w:rPr>
                <w:sz w:val="22"/>
                <w:szCs w:val="22"/>
                <w:lang w:val="uk-UA"/>
              </w:rPr>
              <w:t xml:space="preserve"> - 1</w:t>
            </w:r>
          </w:p>
          <w:p w:rsidR="00AC0FC5" w:rsidRPr="0020047F" w:rsidRDefault="00AC0FC5" w:rsidP="001F32D5">
            <w:pPr>
              <w:rPr>
                <w:lang w:val="uk-UA"/>
              </w:rPr>
            </w:pPr>
            <w:r w:rsidRPr="0020047F">
              <w:rPr>
                <w:sz w:val="22"/>
                <w:szCs w:val="22"/>
                <w:lang w:val="uk-UA"/>
              </w:rPr>
              <w:t>5. ЗАКАРПАТСЬКА ОДТРК, м. Ужгород Закарпатської обл.</w:t>
            </w:r>
            <w:r>
              <w:rPr>
                <w:sz w:val="22"/>
                <w:szCs w:val="22"/>
                <w:lang w:val="uk-UA"/>
              </w:rPr>
              <w:t xml:space="preserve"> - 3</w:t>
            </w:r>
          </w:p>
        </w:tc>
      </w:tr>
      <w:tr w:rsidR="00AC0FC5" w:rsidRPr="00416605" w:rsidTr="00E56264">
        <w:tblPrEx>
          <w:tblLook w:val="00A0"/>
        </w:tblPrEx>
        <w:trPr>
          <w:cantSplit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Закарпатська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Тячів (Новоселиця)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87,7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0,01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24 години на добу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с. Новоселиця та Тячівський район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C5" w:rsidRPr="00416605" w:rsidRDefault="00AC0FC5" w:rsidP="001F32D5">
            <w:pPr>
              <w:rPr>
                <w:lang w:val="uk-UA"/>
              </w:rPr>
            </w:pPr>
          </w:p>
        </w:tc>
      </w:tr>
      <w:tr w:rsidR="00AC0FC5" w:rsidRPr="00416605" w:rsidTr="00E56264">
        <w:tblPrEx>
          <w:tblLook w:val="00A0"/>
        </w:tblPrEx>
        <w:trPr>
          <w:cantSplit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Запорізька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Мелітополь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90,6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0,25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24 години на добу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м. Мелітополь та Мелітопольський район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C5" w:rsidRPr="00061434" w:rsidRDefault="00AC0FC5" w:rsidP="001F32D5">
            <w:pPr>
              <w:rPr>
                <w:b/>
                <w:lang w:val="uk-UA"/>
              </w:rPr>
            </w:pPr>
            <w:r w:rsidRPr="00061434">
              <w:rPr>
                <w:b/>
                <w:lang w:val="uk-UA"/>
              </w:rPr>
              <w:t xml:space="preserve">1. </w:t>
            </w:r>
            <w:r w:rsidRPr="00061434">
              <w:rPr>
                <w:b/>
                <w:sz w:val="22"/>
                <w:szCs w:val="22"/>
                <w:lang w:val="uk-UA"/>
              </w:rPr>
              <w:t>ТОВ «ІНФОРМ МЕРЕЖА», м. Київ</w:t>
            </w:r>
            <w:r>
              <w:rPr>
                <w:b/>
                <w:sz w:val="22"/>
                <w:szCs w:val="22"/>
                <w:lang w:val="uk-UA"/>
              </w:rPr>
              <w:t xml:space="preserve"> - 6</w:t>
            </w:r>
          </w:p>
        </w:tc>
      </w:tr>
      <w:tr w:rsidR="00AC0FC5" w:rsidRPr="00060169" w:rsidTr="00E56264">
        <w:tblPrEx>
          <w:tblLook w:val="00A0"/>
        </w:tblPrEx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Запорізька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Мелітополь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105,2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0,25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24 години на добу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м. Мелітополь та Мелітопольський район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C5" w:rsidRPr="000C62F6" w:rsidRDefault="00AC0FC5" w:rsidP="001F32D5">
            <w:pPr>
              <w:rPr>
                <w:lang w:val="uk-UA"/>
              </w:rPr>
            </w:pPr>
            <w:r w:rsidRPr="000C62F6">
              <w:rPr>
                <w:lang w:val="uk-UA"/>
              </w:rPr>
              <w:t xml:space="preserve">1. </w:t>
            </w:r>
            <w:r w:rsidRPr="000C62F6">
              <w:rPr>
                <w:sz w:val="22"/>
                <w:szCs w:val="22"/>
                <w:lang w:val="uk-UA"/>
              </w:rPr>
              <w:t>НРКУ, м. Київ (програма УР-1)</w:t>
            </w:r>
            <w:r>
              <w:rPr>
                <w:sz w:val="22"/>
                <w:szCs w:val="22"/>
                <w:lang w:val="uk-UA"/>
              </w:rPr>
              <w:t xml:space="preserve"> - 2</w:t>
            </w:r>
          </w:p>
          <w:p w:rsidR="00AC0FC5" w:rsidRPr="00061434" w:rsidRDefault="00AC0FC5" w:rsidP="001F32D5">
            <w:pPr>
              <w:rPr>
                <w:b/>
                <w:lang w:val="uk-UA"/>
              </w:rPr>
            </w:pPr>
            <w:r w:rsidRPr="00061434">
              <w:rPr>
                <w:b/>
                <w:sz w:val="22"/>
                <w:szCs w:val="22"/>
                <w:lang w:val="uk-UA"/>
              </w:rPr>
              <w:t>2. ДП «ТЕЛЕРАДІООРГАНІЗАЦІЯ «ДОВІРА», м. Київ</w:t>
            </w:r>
            <w:r>
              <w:rPr>
                <w:b/>
                <w:sz w:val="22"/>
                <w:szCs w:val="22"/>
                <w:lang w:val="uk-UA"/>
              </w:rPr>
              <w:t xml:space="preserve"> - 6</w:t>
            </w:r>
          </w:p>
          <w:p w:rsidR="00AC0FC5" w:rsidRPr="00FB0F67" w:rsidRDefault="00AC0FC5" w:rsidP="001F32D5">
            <w:pPr>
              <w:rPr>
                <w:lang w:val="uk-UA"/>
              </w:rPr>
            </w:pPr>
            <w:r w:rsidRPr="00FB0F67">
              <w:rPr>
                <w:sz w:val="22"/>
                <w:szCs w:val="22"/>
                <w:lang w:val="uk-UA"/>
              </w:rPr>
              <w:t>3. ТОВ «МЕДІ</w:t>
            </w:r>
            <w:r>
              <w:rPr>
                <w:sz w:val="22"/>
                <w:szCs w:val="22"/>
                <w:lang w:val="uk-UA"/>
              </w:rPr>
              <w:t>А</w:t>
            </w:r>
            <w:r w:rsidRPr="00FB0F67">
              <w:rPr>
                <w:sz w:val="22"/>
                <w:szCs w:val="22"/>
                <w:lang w:val="uk-UA"/>
              </w:rPr>
              <w:t xml:space="preserve"> МЕРЕЖА», м. Київ</w:t>
            </w:r>
            <w:r>
              <w:rPr>
                <w:sz w:val="22"/>
                <w:szCs w:val="22"/>
                <w:lang w:val="uk-UA"/>
              </w:rPr>
              <w:t xml:space="preserve"> - 2</w:t>
            </w:r>
          </w:p>
        </w:tc>
      </w:tr>
      <w:tr w:rsidR="00AC0FC5" w:rsidRPr="00291BF5" w:rsidTr="00E56264">
        <w:tblPrEx>
          <w:tblLook w:val="00A0"/>
        </w:tblPrEx>
        <w:trPr>
          <w:cantSplit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Івано-Франківська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Верховина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101,7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0,03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24 години на добу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смт Верховина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C5" w:rsidRPr="004359DE" w:rsidRDefault="00AC0FC5" w:rsidP="001F32D5">
            <w:pPr>
              <w:rPr>
                <w:b/>
                <w:lang w:val="uk-UA"/>
              </w:rPr>
            </w:pPr>
            <w:r w:rsidRPr="004359DE">
              <w:rPr>
                <w:b/>
                <w:lang w:val="uk-UA"/>
              </w:rPr>
              <w:t xml:space="preserve">1. </w:t>
            </w:r>
            <w:r w:rsidRPr="004359DE">
              <w:rPr>
                <w:b/>
                <w:sz w:val="22"/>
                <w:szCs w:val="22"/>
                <w:lang w:val="uk-UA"/>
              </w:rPr>
              <w:t>ПП «ТЕЛЕКОМПАНІЯ «РАІ», м. Бурштин Івано-Франківської обл.</w:t>
            </w:r>
            <w:r>
              <w:rPr>
                <w:b/>
                <w:sz w:val="22"/>
                <w:szCs w:val="22"/>
                <w:lang w:val="uk-UA"/>
              </w:rPr>
              <w:t xml:space="preserve"> - 6</w:t>
            </w:r>
          </w:p>
          <w:p w:rsidR="00AC0FC5" w:rsidRPr="004359DE" w:rsidRDefault="00AC0FC5" w:rsidP="001F32D5">
            <w:pPr>
              <w:rPr>
                <w:b/>
                <w:lang w:val="uk-UA"/>
              </w:rPr>
            </w:pPr>
            <w:r w:rsidRPr="004359DE">
              <w:rPr>
                <w:b/>
                <w:sz w:val="22"/>
                <w:szCs w:val="22"/>
                <w:lang w:val="uk-UA"/>
              </w:rPr>
              <w:t>2. ІВАНО-ФРАНКІВСЬКА ОДТРК, м. Івано-Франківськ</w:t>
            </w:r>
            <w:r>
              <w:rPr>
                <w:b/>
                <w:sz w:val="22"/>
                <w:szCs w:val="22"/>
                <w:lang w:val="uk-UA"/>
              </w:rPr>
              <w:t xml:space="preserve"> - 5</w:t>
            </w:r>
          </w:p>
        </w:tc>
      </w:tr>
      <w:tr w:rsidR="00AC0FC5" w:rsidRPr="007A157D" w:rsidTr="00E56264">
        <w:tblPrEx>
          <w:tblLook w:val="00A0"/>
        </w:tblPrEx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Івано-Франківська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Івано-Франківськ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105,2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0,25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24 години на добу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м. Івано-Франківськ(міськрада) та Тисменицький район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C5" w:rsidRPr="006946E4" w:rsidRDefault="00AC0FC5" w:rsidP="001F32D5">
            <w:pPr>
              <w:rPr>
                <w:lang w:val="uk-UA"/>
              </w:rPr>
            </w:pPr>
            <w:r w:rsidRPr="006946E4">
              <w:rPr>
                <w:lang w:val="uk-UA"/>
              </w:rPr>
              <w:t xml:space="preserve">1. </w:t>
            </w:r>
            <w:r w:rsidRPr="006946E4">
              <w:rPr>
                <w:sz w:val="22"/>
                <w:szCs w:val="22"/>
                <w:lang w:val="uk-UA"/>
              </w:rPr>
              <w:t>ТОВ «ТЕЛЕРАДІОКОМПАНІЯ «ГАЛИЧИНА», м. Львів</w:t>
            </w:r>
            <w:r>
              <w:rPr>
                <w:sz w:val="22"/>
                <w:szCs w:val="22"/>
                <w:lang w:val="uk-UA"/>
              </w:rPr>
              <w:t xml:space="preserve"> - 1</w:t>
            </w:r>
          </w:p>
          <w:p w:rsidR="00AC0FC5" w:rsidRPr="006946E4" w:rsidRDefault="00AC0FC5" w:rsidP="001F32D5">
            <w:pPr>
              <w:rPr>
                <w:lang w:val="uk-UA"/>
              </w:rPr>
            </w:pPr>
            <w:r w:rsidRPr="006946E4">
              <w:rPr>
                <w:sz w:val="22"/>
                <w:szCs w:val="22"/>
                <w:lang w:val="uk-UA"/>
              </w:rPr>
              <w:t>2. ПП «ТЕЛЕКОМПАНІЯ «РАІ», м. Бурштин Івано-Франківської обл.</w:t>
            </w:r>
            <w:r>
              <w:rPr>
                <w:sz w:val="22"/>
                <w:szCs w:val="22"/>
                <w:lang w:val="uk-UA"/>
              </w:rPr>
              <w:t xml:space="preserve"> - 4</w:t>
            </w:r>
          </w:p>
          <w:p w:rsidR="00AC0FC5" w:rsidRPr="006946E4" w:rsidRDefault="00AC0FC5" w:rsidP="001F32D5">
            <w:pPr>
              <w:rPr>
                <w:lang w:val="uk-UA"/>
              </w:rPr>
            </w:pPr>
            <w:r w:rsidRPr="006946E4">
              <w:rPr>
                <w:sz w:val="22"/>
                <w:szCs w:val="22"/>
                <w:lang w:val="uk-UA"/>
              </w:rPr>
              <w:t>3. НРКУ, м. Київ (програма УР-1)</w:t>
            </w:r>
            <w:r>
              <w:rPr>
                <w:sz w:val="22"/>
                <w:szCs w:val="22"/>
                <w:lang w:val="uk-UA"/>
              </w:rPr>
              <w:t xml:space="preserve"> - 2</w:t>
            </w:r>
          </w:p>
          <w:p w:rsidR="00AC0FC5" w:rsidRPr="004A2181" w:rsidRDefault="00AC0FC5" w:rsidP="001F32D5">
            <w:pPr>
              <w:rPr>
                <w:b/>
                <w:lang w:val="uk-UA"/>
              </w:rPr>
            </w:pPr>
            <w:r w:rsidRPr="004A2181">
              <w:rPr>
                <w:b/>
                <w:sz w:val="22"/>
                <w:szCs w:val="22"/>
                <w:lang w:val="uk-UA"/>
              </w:rPr>
              <w:t>4. ПРАТ «НАШЕ РАДІО», м. Київ</w:t>
            </w:r>
            <w:r>
              <w:rPr>
                <w:b/>
                <w:sz w:val="22"/>
                <w:szCs w:val="22"/>
                <w:lang w:val="uk-UA"/>
              </w:rPr>
              <w:t xml:space="preserve"> - 5</w:t>
            </w:r>
          </w:p>
          <w:p w:rsidR="00AC0FC5" w:rsidRPr="006946E4" w:rsidRDefault="00AC0FC5" w:rsidP="001F32D5">
            <w:pPr>
              <w:rPr>
                <w:lang w:val="uk-UA"/>
              </w:rPr>
            </w:pPr>
            <w:r w:rsidRPr="006946E4">
              <w:rPr>
                <w:sz w:val="22"/>
                <w:szCs w:val="22"/>
                <w:lang w:val="uk-UA"/>
              </w:rPr>
              <w:t>5. ІВАНО-ФРАНКІВСЬКА ОДТРК, м. Івано-Франківськ</w:t>
            </w:r>
            <w:r>
              <w:rPr>
                <w:sz w:val="22"/>
                <w:szCs w:val="22"/>
                <w:lang w:val="uk-UA"/>
              </w:rPr>
              <w:t xml:space="preserve"> - 4</w:t>
            </w:r>
          </w:p>
          <w:p w:rsidR="00AC0FC5" w:rsidRPr="006946E4" w:rsidRDefault="00AC0FC5" w:rsidP="001F32D5">
            <w:pPr>
              <w:rPr>
                <w:lang w:val="uk-UA"/>
              </w:rPr>
            </w:pPr>
            <w:r w:rsidRPr="006946E4">
              <w:rPr>
                <w:sz w:val="22"/>
                <w:szCs w:val="22"/>
                <w:lang w:val="uk-UA"/>
              </w:rPr>
              <w:t>6. ПП ФІРМА «ЛЯМІН», м. Київ</w:t>
            </w:r>
            <w:r>
              <w:rPr>
                <w:sz w:val="22"/>
                <w:szCs w:val="22"/>
                <w:lang w:val="uk-UA"/>
              </w:rPr>
              <w:t xml:space="preserve"> - 0</w:t>
            </w:r>
          </w:p>
          <w:p w:rsidR="00AC0FC5" w:rsidRPr="006946E4" w:rsidRDefault="00AC0FC5" w:rsidP="001F32D5">
            <w:pPr>
              <w:rPr>
                <w:lang w:val="uk-UA"/>
              </w:rPr>
            </w:pPr>
            <w:r w:rsidRPr="006946E4">
              <w:rPr>
                <w:sz w:val="22"/>
                <w:szCs w:val="22"/>
                <w:lang w:val="uk-UA"/>
              </w:rPr>
              <w:t>7. ТОВ «ТЕЛЕРАДІОКОМПАНІЯ «ЛЬВІВСЬКА ХВИЛЯ», м. Львів</w:t>
            </w:r>
            <w:r>
              <w:rPr>
                <w:sz w:val="22"/>
                <w:szCs w:val="22"/>
                <w:lang w:val="uk-UA"/>
              </w:rPr>
              <w:t xml:space="preserve"> - 1</w:t>
            </w:r>
          </w:p>
        </w:tc>
      </w:tr>
      <w:tr w:rsidR="00AC0FC5" w:rsidRPr="00416605" w:rsidTr="00E56264">
        <w:tblPrEx>
          <w:tblLook w:val="00A0"/>
        </w:tblPrEx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Івано-Франківська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Івано-Франківськ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72,02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24 години на добу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м. Івано-Франківськ(міськрада) та Богородчанський, Галицький, Калуський, Коломийський, Надвірнянський, Тисменицький, Тлумацький райони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C5" w:rsidRPr="0041210F" w:rsidRDefault="00AC0FC5" w:rsidP="001F32D5">
            <w:pPr>
              <w:rPr>
                <w:b/>
                <w:lang w:val="uk-UA"/>
              </w:rPr>
            </w:pPr>
            <w:r w:rsidRPr="0041210F">
              <w:rPr>
                <w:b/>
                <w:lang w:val="uk-UA"/>
              </w:rPr>
              <w:t xml:space="preserve">1. </w:t>
            </w:r>
            <w:r w:rsidRPr="0041210F">
              <w:rPr>
                <w:b/>
                <w:sz w:val="22"/>
                <w:szCs w:val="22"/>
                <w:lang w:val="uk-UA"/>
              </w:rPr>
              <w:t>ІВАНО-ФРАНКІВСЬКА ОДТРК, м. Івано-Франківськ</w:t>
            </w:r>
            <w:r>
              <w:rPr>
                <w:b/>
                <w:sz w:val="22"/>
                <w:szCs w:val="22"/>
                <w:lang w:val="uk-UA"/>
              </w:rPr>
              <w:t xml:space="preserve"> - 6</w:t>
            </w:r>
          </w:p>
        </w:tc>
      </w:tr>
      <w:tr w:rsidR="00AC0FC5" w:rsidRPr="00416605" w:rsidTr="00E56264">
        <w:tblPrEx>
          <w:tblLook w:val="00A0"/>
        </w:tblPrEx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Івано-Франківська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Косів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100,6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0,1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24 години на добу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м. Косів та Косівський район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C5" w:rsidRPr="0041210F" w:rsidRDefault="00AC0FC5" w:rsidP="001F32D5">
            <w:pPr>
              <w:rPr>
                <w:b/>
                <w:lang w:val="uk-UA"/>
              </w:rPr>
            </w:pPr>
            <w:r w:rsidRPr="0041210F">
              <w:rPr>
                <w:b/>
                <w:lang w:val="uk-UA"/>
              </w:rPr>
              <w:t xml:space="preserve">1. </w:t>
            </w:r>
            <w:r w:rsidRPr="0041210F">
              <w:rPr>
                <w:b/>
                <w:sz w:val="22"/>
                <w:szCs w:val="22"/>
                <w:lang w:val="uk-UA"/>
              </w:rPr>
              <w:t>ПП «ТЕЛЕКОМПАНІЯ «РАІ», м. Бурштин Івано-Франківської обл.</w:t>
            </w:r>
            <w:r>
              <w:rPr>
                <w:b/>
                <w:sz w:val="22"/>
                <w:szCs w:val="22"/>
                <w:lang w:val="uk-UA"/>
              </w:rPr>
              <w:t xml:space="preserve"> - 6</w:t>
            </w:r>
          </w:p>
          <w:p w:rsidR="00AC0FC5" w:rsidRPr="0041210F" w:rsidRDefault="00AC0FC5" w:rsidP="0028744A">
            <w:pPr>
              <w:rPr>
                <w:b/>
                <w:lang w:val="uk-UA"/>
              </w:rPr>
            </w:pPr>
            <w:r w:rsidRPr="0041210F">
              <w:rPr>
                <w:b/>
                <w:sz w:val="22"/>
                <w:szCs w:val="22"/>
                <w:lang w:val="uk-UA"/>
              </w:rPr>
              <w:t>2. ІВАНО-ФРАНКІВСЬКА ОДТРК, м. Івано-Франківськ</w:t>
            </w:r>
            <w:r>
              <w:rPr>
                <w:b/>
                <w:sz w:val="22"/>
                <w:szCs w:val="22"/>
                <w:lang w:val="uk-UA"/>
              </w:rPr>
              <w:t xml:space="preserve"> - 6</w:t>
            </w:r>
          </w:p>
        </w:tc>
      </w:tr>
      <w:tr w:rsidR="00AC0FC5" w:rsidRPr="00416605" w:rsidTr="00E56264">
        <w:tblPrEx>
          <w:tblLook w:val="00A0"/>
        </w:tblPrEx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Івано-Франківська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Мала Тур’я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106,6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0,1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24 години на добу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с.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 </w:t>
            </w:r>
            <w:r w:rsidRPr="00416605">
              <w:rPr>
                <w:color w:val="000000"/>
                <w:sz w:val="20"/>
                <w:szCs w:val="20"/>
                <w:lang w:val="uk-UA"/>
              </w:rPr>
              <w:t>Мала Тур’я та Долинський район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C5" w:rsidRPr="0041210F" w:rsidRDefault="00AC0FC5" w:rsidP="001F32D5">
            <w:pPr>
              <w:rPr>
                <w:b/>
                <w:lang w:val="uk-UA"/>
              </w:rPr>
            </w:pPr>
            <w:r w:rsidRPr="0041210F">
              <w:rPr>
                <w:b/>
                <w:lang w:val="uk-UA"/>
              </w:rPr>
              <w:t xml:space="preserve">1. </w:t>
            </w:r>
            <w:r w:rsidRPr="0041210F">
              <w:rPr>
                <w:b/>
                <w:sz w:val="22"/>
                <w:szCs w:val="22"/>
                <w:lang w:val="uk-UA"/>
              </w:rPr>
              <w:t>ПП «ТЕЛЕКОМПАНІЯ «РАІ», м. Бурштин Івано-Франківської обл.</w:t>
            </w:r>
            <w:r>
              <w:rPr>
                <w:b/>
                <w:sz w:val="22"/>
                <w:szCs w:val="22"/>
                <w:lang w:val="uk-UA"/>
              </w:rPr>
              <w:t xml:space="preserve"> - 6</w:t>
            </w:r>
          </w:p>
          <w:p w:rsidR="00AC0FC5" w:rsidRPr="0041210F" w:rsidRDefault="00AC0FC5" w:rsidP="00116E11">
            <w:pPr>
              <w:rPr>
                <w:b/>
                <w:lang w:val="uk-UA"/>
              </w:rPr>
            </w:pPr>
            <w:r w:rsidRPr="0041210F">
              <w:rPr>
                <w:b/>
                <w:sz w:val="22"/>
                <w:szCs w:val="22"/>
                <w:lang w:val="uk-UA"/>
              </w:rPr>
              <w:t>2. ІВАНО-ФРАНКІВСЬКА ОДТРК, м. Івано-Франківськ</w:t>
            </w:r>
            <w:r>
              <w:rPr>
                <w:b/>
                <w:sz w:val="22"/>
                <w:szCs w:val="22"/>
                <w:lang w:val="uk-UA"/>
              </w:rPr>
              <w:t xml:space="preserve"> - 6</w:t>
            </w:r>
          </w:p>
        </w:tc>
      </w:tr>
      <w:tr w:rsidR="00AC0FC5" w:rsidRPr="00416605" w:rsidTr="00E56264">
        <w:tblPrEx>
          <w:tblLook w:val="00A0"/>
        </w:tblPrEx>
        <w:trPr>
          <w:cantSplit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Івано-Франківська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Яремче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101,5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0,1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24 години на добу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м. Яремче (міськрада) та Надвірнянський район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C5" w:rsidRPr="0041210F" w:rsidRDefault="00AC0FC5" w:rsidP="001F32D5">
            <w:pPr>
              <w:rPr>
                <w:b/>
                <w:lang w:val="uk-UA"/>
              </w:rPr>
            </w:pPr>
            <w:r w:rsidRPr="0041210F">
              <w:rPr>
                <w:b/>
                <w:lang w:val="uk-UA"/>
              </w:rPr>
              <w:t xml:space="preserve">1. </w:t>
            </w:r>
            <w:r w:rsidRPr="0041210F">
              <w:rPr>
                <w:b/>
                <w:sz w:val="22"/>
                <w:szCs w:val="22"/>
                <w:lang w:val="uk-UA"/>
              </w:rPr>
              <w:t>ТОВ «ТЕЛЕРАДІОКОМПАНІЯ «ШАНСОН», м. Київ</w:t>
            </w:r>
            <w:r>
              <w:rPr>
                <w:b/>
                <w:sz w:val="22"/>
                <w:szCs w:val="22"/>
                <w:lang w:val="uk-UA"/>
              </w:rPr>
              <w:t xml:space="preserve"> - 6</w:t>
            </w:r>
          </w:p>
          <w:p w:rsidR="00AC0FC5" w:rsidRPr="001A1047" w:rsidRDefault="00AC0FC5" w:rsidP="00D074ED">
            <w:pPr>
              <w:rPr>
                <w:lang w:val="uk-UA"/>
              </w:rPr>
            </w:pPr>
            <w:r w:rsidRPr="002B3F22">
              <w:rPr>
                <w:sz w:val="22"/>
                <w:szCs w:val="22"/>
                <w:lang w:val="uk-UA"/>
              </w:rPr>
              <w:t xml:space="preserve">2. </w:t>
            </w:r>
            <w:r w:rsidRPr="001A1047">
              <w:rPr>
                <w:sz w:val="22"/>
                <w:szCs w:val="22"/>
                <w:lang w:val="uk-UA"/>
              </w:rPr>
              <w:t>ІВАНО-ФРАНКІВСЬКА ОДТРК, м. Івано-Франківськ</w:t>
            </w:r>
            <w:r>
              <w:rPr>
                <w:sz w:val="22"/>
                <w:szCs w:val="22"/>
                <w:lang w:val="uk-UA"/>
              </w:rPr>
              <w:t xml:space="preserve"> - 4</w:t>
            </w:r>
          </w:p>
        </w:tc>
      </w:tr>
      <w:tr w:rsidR="00AC0FC5" w:rsidRPr="00416605" w:rsidTr="00E56264">
        <w:tblPrEx>
          <w:tblLook w:val="00A0"/>
        </w:tblPrEx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Київська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Березань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92,6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0,25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24 години на добу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м. Березань та Баришівський район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C5" w:rsidRPr="0041210F" w:rsidRDefault="00AC0FC5" w:rsidP="001F32D5">
            <w:pPr>
              <w:rPr>
                <w:b/>
                <w:lang w:val="uk-UA"/>
              </w:rPr>
            </w:pPr>
            <w:r w:rsidRPr="0041210F">
              <w:rPr>
                <w:b/>
                <w:lang w:val="uk-UA"/>
              </w:rPr>
              <w:t xml:space="preserve">1. </w:t>
            </w:r>
            <w:r w:rsidRPr="0041210F">
              <w:rPr>
                <w:b/>
                <w:sz w:val="22"/>
                <w:szCs w:val="22"/>
                <w:lang w:val="uk-UA"/>
              </w:rPr>
              <w:t>НРКУ, м. Київ (програма УР-1)</w:t>
            </w:r>
            <w:r>
              <w:rPr>
                <w:b/>
                <w:sz w:val="22"/>
                <w:szCs w:val="22"/>
                <w:lang w:val="uk-UA"/>
              </w:rPr>
              <w:t xml:space="preserve"> - 5</w:t>
            </w:r>
          </w:p>
        </w:tc>
      </w:tr>
      <w:tr w:rsidR="00AC0FC5" w:rsidRPr="00416605" w:rsidTr="00E56264">
        <w:tblPrEx>
          <w:tblLook w:val="00A0"/>
        </w:tblPrEx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32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Київська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Володарка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101,2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0,1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24 години на добу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смт Володарка та Володарський район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C5" w:rsidRPr="00416605" w:rsidRDefault="00AC0FC5" w:rsidP="001F32D5">
            <w:pPr>
              <w:rPr>
                <w:lang w:val="uk-UA"/>
              </w:rPr>
            </w:pPr>
          </w:p>
        </w:tc>
      </w:tr>
      <w:tr w:rsidR="00AC0FC5" w:rsidRPr="00952587" w:rsidTr="00E56264">
        <w:tblPrEx>
          <w:tblLook w:val="00A0"/>
        </w:tblPrEx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33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Кіров</w:t>
            </w:r>
            <w:r>
              <w:rPr>
                <w:color w:val="000000"/>
                <w:sz w:val="20"/>
                <w:szCs w:val="20"/>
                <w:lang w:val="uk-UA"/>
              </w:rPr>
              <w:t>о</w:t>
            </w:r>
            <w:r w:rsidRPr="00416605">
              <w:rPr>
                <w:color w:val="000000"/>
                <w:sz w:val="20"/>
                <w:szCs w:val="20"/>
                <w:lang w:val="uk-UA"/>
              </w:rPr>
              <w:t>градська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Олександрія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91,3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0,1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24 години на добу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м. Олександрія(міськрада) та Олександрійський район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C5" w:rsidRPr="0046741A" w:rsidRDefault="00AC0FC5" w:rsidP="001F32D5">
            <w:pPr>
              <w:rPr>
                <w:b/>
                <w:lang w:val="uk-UA"/>
              </w:rPr>
            </w:pPr>
            <w:r w:rsidRPr="0046741A">
              <w:rPr>
                <w:b/>
                <w:lang w:val="uk-UA"/>
              </w:rPr>
              <w:t xml:space="preserve">1. </w:t>
            </w:r>
            <w:r w:rsidRPr="0046741A">
              <w:rPr>
                <w:b/>
                <w:sz w:val="22"/>
                <w:szCs w:val="22"/>
                <w:lang w:val="uk-UA"/>
              </w:rPr>
              <w:t>ТОВ «ТЕЛЕРАДІООРГАНІЗАЦІЯ «РУССКОЕ РАДИО» - УКРАЇНА», м. Київ</w:t>
            </w:r>
            <w:r>
              <w:rPr>
                <w:b/>
                <w:sz w:val="22"/>
                <w:szCs w:val="22"/>
                <w:lang w:val="uk-UA"/>
              </w:rPr>
              <w:t xml:space="preserve"> - 5</w:t>
            </w:r>
          </w:p>
          <w:p w:rsidR="00AC0FC5" w:rsidRPr="00342D13" w:rsidRDefault="00AC0FC5" w:rsidP="001F32D5">
            <w:pPr>
              <w:rPr>
                <w:lang w:val="uk-UA"/>
              </w:rPr>
            </w:pPr>
            <w:r w:rsidRPr="009649D5">
              <w:rPr>
                <w:sz w:val="22"/>
                <w:szCs w:val="22"/>
                <w:lang w:val="uk-UA"/>
              </w:rPr>
              <w:t>2. ПП «ТЕЛЕРАДІОКОМПАНІЯ «СКІФІЯ ФМ», м. Олександрія Кіровоградської обл.</w:t>
            </w:r>
            <w:r>
              <w:rPr>
                <w:sz w:val="22"/>
                <w:szCs w:val="22"/>
                <w:lang w:val="uk-UA"/>
              </w:rPr>
              <w:t xml:space="preserve"> - 2</w:t>
            </w:r>
          </w:p>
        </w:tc>
      </w:tr>
      <w:tr w:rsidR="00AC0FC5" w:rsidRPr="00416605" w:rsidTr="00E56264">
        <w:tblPrEx>
          <w:tblLook w:val="00A0"/>
        </w:tblPrEx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34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Кіровоградська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Кіровоград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99,3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0,5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24 години на добу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м. Кіровоград(міськрада), м.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416605">
              <w:rPr>
                <w:sz w:val="20"/>
                <w:szCs w:val="20"/>
                <w:lang w:val="uk-UA"/>
              </w:rPr>
              <w:t>Знам’янка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416605">
              <w:rPr>
                <w:sz w:val="20"/>
                <w:szCs w:val="20"/>
                <w:lang w:val="uk-UA"/>
              </w:rPr>
              <w:t xml:space="preserve">(міськрада) та </w:t>
            </w:r>
            <w:r>
              <w:rPr>
                <w:sz w:val="20"/>
                <w:szCs w:val="20"/>
                <w:lang w:val="uk-UA"/>
              </w:rPr>
              <w:t xml:space="preserve">Знам’янський, </w:t>
            </w:r>
            <w:r w:rsidRPr="00416605">
              <w:rPr>
                <w:sz w:val="20"/>
                <w:szCs w:val="20"/>
                <w:lang w:val="uk-UA"/>
              </w:rPr>
              <w:t>Компаніївський, Кіровоградський, Маловиськівський, Новгородківський райони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C5" w:rsidRPr="0046741A" w:rsidRDefault="00AC0FC5" w:rsidP="001F32D5">
            <w:pPr>
              <w:rPr>
                <w:b/>
                <w:lang w:val="uk-UA"/>
              </w:rPr>
            </w:pPr>
            <w:r w:rsidRPr="0046741A">
              <w:rPr>
                <w:b/>
                <w:lang w:val="uk-UA"/>
              </w:rPr>
              <w:t xml:space="preserve">1. </w:t>
            </w:r>
            <w:r w:rsidRPr="0046741A">
              <w:rPr>
                <w:b/>
                <w:sz w:val="22"/>
                <w:szCs w:val="22"/>
                <w:lang w:val="uk-UA"/>
              </w:rPr>
              <w:t>ПРАТ «СТУДІЯ «ЄВРОПОЗИТИВ», м. Київ</w:t>
            </w:r>
            <w:r>
              <w:rPr>
                <w:b/>
                <w:sz w:val="22"/>
                <w:szCs w:val="22"/>
                <w:lang w:val="uk-UA"/>
              </w:rPr>
              <w:t xml:space="preserve"> - 6</w:t>
            </w:r>
          </w:p>
          <w:p w:rsidR="00AC0FC5" w:rsidRPr="00BA486B" w:rsidRDefault="00AC0FC5" w:rsidP="001F32D5">
            <w:pPr>
              <w:rPr>
                <w:lang w:val="uk-UA"/>
              </w:rPr>
            </w:pPr>
            <w:r w:rsidRPr="00BA486B">
              <w:rPr>
                <w:sz w:val="22"/>
                <w:szCs w:val="22"/>
                <w:lang w:val="uk-UA"/>
              </w:rPr>
              <w:t>2. НРКУ, м. Київ (програма УР-1)</w:t>
            </w:r>
            <w:r>
              <w:rPr>
                <w:sz w:val="22"/>
                <w:szCs w:val="22"/>
                <w:lang w:val="uk-UA"/>
              </w:rPr>
              <w:t xml:space="preserve"> - 2</w:t>
            </w:r>
          </w:p>
          <w:p w:rsidR="00AC0FC5" w:rsidRPr="00BA486B" w:rsidRDefault="00AC0FC5" w:rsidP="001F32D5">
            <w:pPr>
              <w:rPr>
                <w:lang w:val="uk-UA"/>
              </w:rPr>
            </w:pPr>
            <w:r w:rsidRPr="00BA486B">
              <w:rPr>
                <w:sz w:val="22"/>
                <w:szCs w:val="22"/>
                <w:lang w:val="uk-UA"/>
              </w:rPr>
              <w:t>3. ТОВ «ТЕЛЕРАДІОКОМПАНІЯ «РАДІО КОХАННЯ», м. Київ</w:t>
            </w:r>
            <w:r>
              <w:rPr>
                <w:sz w:val="22"/>
                <w:szCs w:val="22"/>
                <w:lang w:val="uk-UA"/>
              </w:rPr>
              <w:t xml:space="preserve"> - 0</w:t>
            </w:r>
          </w:p>
          <w:p w:rsidR="00AC0FC5" w:rsidRPr="00BA486B" w:rsidRDefault="00AC0FC5" w:rsidP="001F32D5">
            <w:pPr>
              <w:rPr>
                <w:lang w:val="uk-UA"/>
              </w:rPr>
            </w:pPr>
            <w:r w:rsidRPr="00BA486B">
              <w:rPr>
                <w:sz w:val="22"/>
                <w:szCs w:val="22"/>
                <w:lang w:val="uk-UA"/>
              </w:rPr>
              <w:t>4. КІРОВОГРАДСЬКА ОДТРК, м. Кіровоград</w:t>
            </w:r>
            <w:r>
              <w:rPr>
                <w:sz w:val="22"/>
                <w:szCs w:val="22"/>
                <w:lang w:val="uk-UA"/>
              </w:rPr>
              <w:t xml:space="preserve"> - 0</w:t>
            </w:r>
          </w:p>
        </w:tc>
      </w:tr>
      <w:tr w:rsidR="00AC0FC5" w:rsidRPr="00952587" w:rsidTr="00E56264">
        <w:tblPrEx>
          <w:tblLook w:val="00A0"/>
        </w:tblPrEx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35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Кіровоградська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Новоархангельськ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90,4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0,1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24 години на добу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смт Новоархангельськ та Новоархангельський район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C5" w:rsidRPr="006875A0" w:rsidRDefault="00AC0FC5" w:rsidP="001F32D5">
            <w:pPr>
              <w:rPr>
                <w:lang w:val="uk-UA"/>
              </w:rPr>
            </w:pPr>
            <w:r w:rsidRPr="006875A0">
              <w:rPr>
                <w:lang w:val="uk-UA"/>
              </w:rPr>
              <w:t xml:space="preserve">1. </w:t>
            </w:r>
            <w:r w:rsidRPr="006875A0">
              <w:rPr>
                <w:sz w:val="22"/>
                <w:szCs w:val="22"/>
                <w:lang w:val="uk-UA"/>
              </w:rPr>
              <w:t>ДП «ТЕЛЕРАДІООРГАНІЗАЦІЯ «ДОВІРА», м. Київ</w:t>
            </w:r>
            <w:r>
              <w:rPr>
                <w:sz w:val="22"/>
                <w:szCs w:val="22"/>
                <w:lang w:val="uk-UA"/>
              </w:rPr>
              <w:t xml:space="preserve"> - 3</w:t>
            </w:r>
          </w:p>
        </w:tc>
      </w:tr>
      <w:tr w:rsidR="00AC0FC5" w:rsidRPr="00416605" w:rsidTr="00E56264">
        <w:tblPrEx>
          <w:tblLook w:val="00A0"/>
        </w:tblPrEx>
        <w:trPr>
          <w:cantSplit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Кіровоградська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Устинівка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90,9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0,1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24 години на добу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смт Устинівка та Устинівський район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C5" w:rsidRPr="00416605" w:rsidRDefault="00AC0FC5" w:rsidP="001F32D5">
            <w:pPr>
              <w:rPr>
                <w:lang w:val="uk-UA"/>
              </w:rPr>
            </w:pPr>
          </w:p>
        </w:tc>
      </w:tr>
      <w:tr w:rsidR="00AC0FC5" w:rsidRPr="00416605" w:rsidTr="00E56264">
        <w:tblPrEx>
          <w:tblLook w:val="00A0"/>
        </w:tblPrEx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37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Луганська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Біловодськ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92,6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0,1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24 години на добу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смт Біловодськ та Біловодський район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C5" w:rsidRPr="00416605" w:rsidRDefault="00AC0FC5" w:rsidP="001F32D5">
            <w:pPr>
              <w:rPr>
                <w:lang w:val="uk-UA"/>
              </w:rPr>
            </w:pPr>
          </w:p>
        </w:tc>
      </w:tr>
      <w:tr w:rsidR="00AC0FC5" w:rsidRPr="00416605" w:rsidTr="00E56264">
        <w:tblPrEx>
          <w:tblLook w:val="00A0"/>
        </w:tblPrEx>
        <w:trPr>
          <w:cantSplit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Луганська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Білолуцьк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0,1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24 години на добу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смт Білолуцьк та Новопсковський район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C5" w:rsidRPr="00416605" w:rsidRDefault="00AC0FC5" w:rsidP="001F32D5">
            <w:pPr>
              <w:rPr>
                <w:lang w:val="uk-UA"/>
              </w:rPr>
            </w:pPr>
          </w:p>
        </w:tc>
      </w:tr>
      <w:tr w:rsidR="00AC0FC5" w:rsidRPr="00416605" w:rsidTr="00E56264">
        <w:tblPrEx>
          <w:tblLook w:val="00A0"/>
        </w:tblPrEx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39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Луганська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Зоринівка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103,7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0,1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24 години на добу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смт Зоринівка та Міловський район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C5" w:rsidRPr="00416605" w:rsidRDefault="00AC0FC5" w:rsidP="001F32D5">
            <w:pPr>
              <w:rPr>
                <w:lang w:val="uk-UA"/>
              </w:rPr>
            </w:pPr>
          </w:p>
        </w:tc>
      </w:tr>
      <w:tr w:rsidR="00AC0FC5" w:rsidRPr="00416605" w:rsidTr="00E56264">
        <w:tblPrEx>
          <w:tblLook w:val="00A0"/>
        </w:tblPrEx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Львівська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Кам’янка-Бузька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90,4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0,1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24 години на добу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м. Кам’</w:t>
            </w:r>
            <w:r>
              <w:rPr>
                <w:color w:val="000000"/>
                <w:sz w:val="20"/>
                <w:szCs w:val="20"/>
                <w:lang w:val="uk-UA"/>
              </w:rPr>
              <w:t>я</w:t>
            </w:r>
            <w:r w:rsidRPr="00416605">
              <w:rPr>
                <w:color w:val="000000"/>
                <w:sz w:val="20"/>
                <w:szCs w:val="20"/>
                <w:lang w:val="uk-UA"/>
              </w:rPr>
              <w:t>нка-Бузька та Кам’янка-Бузький район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C5" w:rsidRPr="000D29AC" w:rsidRDefault="00AC0FC5" w:rsidP="001F32D5">
            <w:pPr>
              <w:rPr>
                <w:b/>
                <w:lang w:val="uk-UA"/>
              </w:rPr>
            </w:pPr>
            <w:r w:rsidRPr="000D29AC">
              <w:rPr>
                <w:b/>
                <w:lang w:val="uk-UA"/>
              </w:rPr>
              <w:t xml:space="preserve">1. </w:t>
            </w:r>
            <w:r w:rsidRPr="000D29AC">
              <w:rPr>
                <w:b/>
                <w:sz w:val="22"/>
                <w:szCs w:val="22"/>
                <w:lang w:val="uk-UA"/>
              </w:rPr>
              <w:t>ТОВ «ТЕЛЕРАДІОКОМПАНІЯ «ШАНСОН», м. Київ</w:t>
            </w:r>
            <w:r>
              <w:rPr>
                <w:b/>
                <w:sz w:val="22"/>
                <w:szCs w:val="22"/>
                <w:lang w:val="uk-UA"/>
              </w:rPr>
              <w:t xml:space="preserve"> - 6</w:t>
            </w:r>
          </w:p>
          <w:p w:rsidR="00AC0FC5" w:rsidRPr="002E45D8" w:rsidRDefault="00AC0FC5" w:rsidP="001F32D5">
            <w:pPr>
              <w:rPr>
                <w:lang w:val="uk-UA"/>
              </w:rPr>
            </w:pPr>
            <w:r w:rsidRPr="002E45D8">
              <w:rPr>
                <w:sz w:val="22"/>
                <w:szCs w:val="22"/>
                <w:lang w:val="uk-UA"/>
              </w:rPr>
              <w:t>2. ЛЬВІВСЬКА ОДТРК, м. Львів</w:t>
            </w:r>
            <w:r>
              <w:rPr>
                <w:sz w:val="22"/>
                <w:szCs w:val="22"/>
                <w:lang w:val="uk-UA"/>
              </w:rPr>
              <w:t xml:space="preserve"> - 4</w:t>
            </w:r>
          </w:p>
        </w:tc>
      </w:tr>
      <w:tr w:rsidR="00AC0FC5" w:rsidRPr="00416605" w:rsidTr="00E56264">
        <w:tblPrEx>
          <w:tblLook w:val="00A0"/>
        </w:tblPrEx>
        <w:trPr>
          <w:cantSplit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Львівська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Славське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102,1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0,01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24 години на добу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смт Славське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C5" w:rsidRPr="00A72B88" w:rsidRDefault="00AC0FC5" w:rsidP="001F32D5">
            <w:pPr>
              <w:rPr>
                <w:b/>
                <w:lang w:val="uk-UA"/>
              </w:rPr>
            </w:pPr>
            <w:r w:rsidRPr="00A72B88">
              <w:rPr>
                <w:b/>
                <w:lang w:val="uk-UA"/>
              </w:rPr>
              <w:t xml:space="preserve">1. </w:t>
            </w:r>
            <w:r w:rsidRPr="00A72B88">
              <w:rPr>
                <w:b/>
                <w:sz w:val="22"/>
                <w:szCs w:val="22"/>
                <w:lang w:val="uk-UA"/>
              </w:rPr>
              <w:t>ТОВ «ТЕЛЕРАДІОКОМПАНІЯ ПРАЙМЕДІА», м. Львів</w:t>
            </w:r>
            <w:r>
              <w:rPr>
                <w:b/>
                <w:sz w:val="22"/>
                <w:szCs w:val="22"/>
                <w:lang w:val="uk-UA"/>
              </w:rPr>
              <w:t xml:space="preserve"> - 6</w:t>
            </w:r>
          </w:p>
        </w:tc>
      </w:tr>
      <w:tr w:rsidR="00AC0FC5" w:rsidRPr="00966349" w:rsidTr="00E56264">
        <w:tblPrEx>
          <w:tblLook w:val="00A0"/>
        </w:tblPrEx>
        <w:trPr>
          <w:cantSplit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Миколаївська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Нова Одеса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90,8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0,1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24 години на добу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м. Нова Одеса та Новоодеський район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C5" w:rsidRPr="00A72B88" w:rsidRDefault="00AC0FC5" w:rsidP="001F32D5">
            <w:pPr>
              <w:rPr>
                <w:b/>
                <w:lang w:val="uk-UA"/>
              </w:rPr>
            </w:pPr>
            <w:r w:rsidRPr="00A72B88">
              <w:rPr>
                <w:b/>
                <w:lang w:val="uk-UA"/>
              </w:rPr>
              <w:t xml:space="preserve">1. </w:t>
            </w:r>
            <w:r w:rsidRPr="00A72B88">
              <w:rPr>
                <w:b/>
                <w:sz w:val="22"/>
                <w:szCs w:val="22"/>
                <w:lang w:val="uk-UA"/>
              </w:rPr>
              <w:t>ТОВ «ТЕЛЕРАДІОКОМПАНІЯ «ШАНСОН», м. Київ</w:t>
            </w:r>
            <w:r>
              <w:rPr>
                <w:b/>
                <w:sz w:val="22"/>
                <w:szCs w:val="22"/>
                <w:lang w:val="uk-UA"/>
              </w:rPr>
              <w:t xml:space="preserve"> - 6</w:t>
            </w:r>
          </w:p>
          <w:p w:rsidR="00AC0FC5" w:rsidRPr="00451260" w:rsidRDefault="00AC0FC5" w:rsidP="001F32D5">
            <w:pPr>
              <w:rPr>
                <w:lang w:val="uk-UA"/>
              </w:rPr>
            </w:pPr>
            <w:r w:rsidRPr="00451260">
              <w:rPr>
                <w:sz w:val="22"/>
                <w:szCs w:val="22"/>
                <w:lang w:val="uk-UA"/>
              </w:rPr>
              <w:t>2. НРКУ, м. Київ (програма УР-1)</w:t>
            </w:r>
            <w:r>
              <w:rPr>
                <w:sz w:val="22"/>
                <w:szCs w:val="22"/>
                <w:lang w:val="uk-UA"/>
              </w:rPr>
              <w:t xml:space="preserve"> - 2</w:t>
            </w:r>
          </w:p>
          <w:p w:rsidR="00AC0FC5" w:rsidRPr="00451260" w:rsidRDefault="00AC0FC5" w:rsidP="001F32D5">
            <w:pPr>
              <w:rPr>
                <w:lang w:val="uk-UA"/>
              </w:rPr>
            </w:pPr>
            <w:r w:rsidRPr="00451260">
              <w:rPr>
                <w:sz w:val="22"/>
                <w:szCs w:val="22"/>
                <w:lang w:val="uk-UA"/>
              </w:rPr>
              <w:t>3. ДП «ТЕЛЕРАДІООРГАНІЗАЦІЯ «ДОВІРА», м. Київ</w:t>
            </w:r>
            <w:r>
              <w:rPr>
                <w:sz w:val="22"/>
                <w:szCs w:val="22"/>
                <w:lang w:val="uk-UA"/>
              </w:rPr>
              <w:t xml:space="preserve"> - 0</w:t>
            </w:r>
          </w:p>
          <w:p w:rsidR="00AC0FC5" w:rsidRPr="00451260" w:rsidRDefault="00AC0FC5" w:rsidP="001F32D5">
            <w:pPr>
              <w:rPr>
                <w:lang w:val="uk-UA"/>
              </w:rPr>
            </w:pPr>
            <w:r w:rsidRPr="00451260">
              <w:rPr>
                <w:sz w:val="22"/>
                <w:szCs w:val="22"/>
                <w:lang w:val="uk-UA"/>
              </w:rPr>
              <w:t>4. ТОВ «СТУДЕНТСЬКЕ РАДІО НОВИН», м. Миколаїв</w:t>
            </w:r>
            <w:r>
              <w:rPr>
                <w:sz w:val="22"/>
                <w:szCs w:val="22"/>
                <w:lang w:val="uk-UA"/>
              </w:rPr>
              <w:t xml:space="preserve"> - 0</w:t>
            </w:r>
          </w:p>
          <w:p w:rsidR="00AC0FC5" w:rsidRPr="00451260" w:rsidRDefault="00AC0FC5" w:rsidP="001F32D5">
            <w:pPr>
              <w:rPr>
                <w:lang w:val="uk-UA"/>
              </w:rPr>
            </w:pPr>
            <w:r w:rsidRPr="00451260">
              <w:rPr>
                <w:sz w:val="22"/>
                <w:szCs w:val="22"/>
                <w:lang w:val="uk-UA"/>
              </w:rPr>
              <w:t>5. ТОВ «ТЕЛЕРАДІОКОМПАНІЯ «МЕДІА МАРКЕТ», м. Київ</w:t>
            </w:r>
            <w:r>
              <w:rPr>
                <w:sz w:val="22"/>
                <w:szCs w:val="22"/>
                <w:lang w:val="uk-UA"/>
              </w:rPr>
              <w:t xml:space="preserve"> - 0</w:t>
            </w:r>
          </w:p>
        </w:tc>
      </w:tr>
      <w:tr w:rsidR="00AC0FC5" w:rsidRPr="00F67172" w:rsidTr="00E56264">
        <w:tblPrEx>
          <w:tblLook w:val="00A0"/>
        </w:tblPrEx>
        <w:trPr>
          <w:cantSplit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Миколаївська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Новий Буг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104,5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0,1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24 години на добу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м. Новий Буг та Новобузький район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C5" w:rsidRDefault="00AC0FC5" w:rsidP="001F32D5">
            <w:pPr>
              <w:rPr>
                <w:lang w:val="uk-UA"/>
              </w:rPr>
            </w:pPr>
            <w:r w:rsidRPr="006875A0">
              <w:rPr>
                <w:lang w:val="uk-UA"/>
              </w:rPr>
              <w:t xml:space="preserve">1. </w:t>
            </w:r>
            <w:r w:rsidRPr="006875A0">
              <w:rPr>
                <w:sz w:val="22"/>
                <w:szCs w:val="22"/>
                <w:lang w:val="uk-UA"/>
              </w:rPr>
              <w:t>ДП «ТЕЛЕРАДІООРГАНІЗАЦІЯ «ДОВІРА», м. Київ</w:t>
            </w:r>
            <w:r>
              <w:rPr>
                <w:sz w:val="22"/>
                <w:szCs w:val="22"/>
                <w:lang w:val="uk-UA"/>
              </w:rPr>
              <w:t xml:space="preserve"> - 3</w:t>
            </w:r>
          </w:p>
          <w:p w:rsidR="00AC0FC5" w:rsidRPr="0030213C" w:rsidRDefault="00AC0FC5" w:rsidP="001F32D5">
            <w:pPr>
              <w:rPr>
                <w:lang w:val="uk-UA"/>
              </w:rPr>
            </w:pPr>
            <w:r w:rsidRPr="0030213C">
              <w:rPr>
                <w:sz w:val="22"/>
                <w:szCs w:val="22"/>
                <w:lang w:val="uk-UA"/>
              </w:rPr>
              <w:t>2. ТОВ «АС ПРО МЕДІА», м. Куп</w:t>
            </w:r>
            <w:r w:rsidRPr="0030213C">
              <w:rPr>
                <w:sz w:val="22"/>
                <w:szCs w:val="22"/>
              </w:rPr>
              <w:t>’</w:t>
            </w:r>
            <w:r w:rsidRPr="0030213C">
              <w:rPr>
                <w:sz w:val="22"/>
                <w:szCs w:val="22"/>
                <w:lang w:val="uk-UA"/>
              </w:rPr>
              <w:t>янськ Харківської обл.</w:t>
            </w:r>
            <w:r>
              <w:rPr>
                <w:sz w:val="22"/>
                <w:szCs w:val="22"/>
                <w:lang w:val="uk-UA"/>
              </w:rPr>
              <w:t xml:space="preserve"> - 2</w:t>
            </w:r>
          </w:p>
        </w:tc>
      </w:tr>
      <w:tr w:rsidR="00AC0FC5" w:rsidRPr="00416605" w:rsidTr="00E56264">
        <w:tblPrEx>
          <w:tblLook w:val="00A0"/>
        </w:tblPrEx>
        <w:trPr>
          <w:cantSplit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Одеська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Ананьїв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105,6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0,1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24 години на добу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м. Ананьїв та Ананьївський район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C5" w:rsidRPr="00C650B9" w:rsidRDefault="00AC0FC5" w:rsidP="001F32D5">
            <w:pPr>
              <w:rPr>
                <w:lang w:val="uk-UA"/>
              </w:rPr>
            </w:pPr>
            <w:r w:rsidRPr="00C650B9">
              <w:rPr>
                <w:lang w:val="uk-UA"/>
              </w:rPr>
              <w:t xml:space="preserve">1. </w:t>
            </w:r>
            <w:r w:rsidRPr="00C650B9">
              <w:rPr>
                <w:sz w:val="22"/>
                <w:szCs w:val="22"/>
                <w:lang w:val="uk-UA"/>
              </w:rPr>
              <w:t>ПРАТ «СТУДІЯ «ЄВРОПОЗИТИВ», м. Київ</w:t>
            </w:r>
            <w:r>
              <w:rPr>
                <w:sz w:val="22"/>
                <w:szCs w:val="22"/>
                <w:lang w:val="uk-UA"/>
              </w:rPr>
              <w:t xml:space="preserve"> - 2</w:t>
            </w:r>
          </w:p>
        </w:tc>
      </w:tr>
      <w:tr w:rsidR="00AC0FC5" w:rsidRPr="00416605" w:rsidTr="00E56264">
        <w:tblPrEx>
          <w:tblLook w:val="00A0"/>
        </w:tblPrEx>
        <w:trPr>
          <w:cantSplit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Полтавська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Кобеляки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71,99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0,25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24 години на добу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м. Кобеляки та Кобеляцький, Козельщинський, Новосанжарський райони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C5" w:rsidRPr="00416605" w:rsidRDefault="00AC0FC5" w:rsidP="001F32D5">
            <w:pPr>
              <w:rPr>
                <w:lang w:val="uk-UA"/>
              </w:rPr>
            </w:pPr>
            <w:r>
              <w:rPr>
                <w:lang w:val="uk-UA"/>
              </w:rPr>
              <w:t xml:space="preserve">1. </w:t>
            </w:r>
            <w:r>
              <w:rPr>
                <w:sz w:val="22"/>
                <w:szCs w:val="22"/>
                <w:lang w:val="uk-UA"/>
              </w:rPr>
              <w:t>ПП ТЕХНО-ТОРГОВИЙ ЦЕНТР «ЕЛЕКТРОН», м. Кобеляки Полтавської обл. - 0</w:t>
            </w:r>
          </w:p>
        </w:tc>
      </w:tr>
      <w:tr w:rsidR="00AC0FC5" w:rsidRPr="00416605" w:rsidTr="00E56264">
        <w:tblPrEx>
          <w:tblLook w:val="00A0"/>
        </w:tblPrEx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46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Полтавська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Лелюхівка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107,4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0,25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24 години на добу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с.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416605">
              <w:rPr>
                <w:sz w:val="20"/>
                <w:szCs w:val="20"/>
                <w:lang w:val="uk-UA"/>
              </w:rPr>
              <w:t>Лелюхівка та Новосанжарський, Кобеляцький, Полтавський, Решетилівський райони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C5" w:rsidRPr="00D11CFD" w:rsidRDefault="00AC0FC5" w:rsidP="001F32D5">
            <w:pPr>
              <w:rPr>
                <w:lang w:val="uk-UA"/>
              </w:rPr>
            </w:pPr>
            <w:r w:rsidRPr="00D11CFD">
              <w:rPr>
                <w:lang w:val="uk-UA"/>
              </w:rPr>
              <w:t xml:space="preserve">1. </w:t>
            </w:r>
            <w:r w:rsidRPr="00D11CFD">
              <w:rPr>
                <w:sz w:val="22"/>
                <w:szCs w:val="22"/>
                <w:lang w:val="uk-UA"/>
              </w:rPr>
              <w:t>НРКУ, м. Київ (програма УР-1)</w:t>
            </w:r>
            <w:r>
              <w:rPr>
                <w:sz w:val="22"/>
                <w:szCs w:val="22"/>
                <w:lang w:val="uk-UA"/>
              </w:rPr>
              <w:t xml:space="preserve"> - 4</w:t>
            </w:r>
          </w:p>
          <w:p w:rsidR="00AC0FC5" w:rsidRPr="00EA4EF6" w:rsidRDefault="00AC0FC5" w:rsidP="001F32D5">
            <w:pPr>
              <w:rPr>
                <w:b/>
                <w:lang w:val="uk-UA"/>
              </w:rPr>
            </w:pPr>
            <w:r w:rsidRPr="00EA4EF6">
              <w:rPr>
                <w:b/>
                <w:sz w:val="22"/>
                <w:szCs w:val="22"/>
                <w:lang w:val="uk-UA"/>
              </w:rPr>
              <w:t>2. ПОЛТАВСЬКА ОДТРК «ЛТАВА», м. Полтава</w:t>
            </w:r>
            <w:r>
              <w:rPr>
                <w:b/>
                <w:sz w:val="22"/>
                <w:szCs w:val="22"/>
                <w:lang w:val="uk-UA"/>
              </w:rPr>
              <w:t xml:space="preserve"> - 6</w:t>
            </w:r>
          </w:p>
        </w:tc>
      </w:tr>
      <w:tr w:rsidR="00AC0FC5" w:rsidRPr="00416605" w:rsidTr="00E56264">
        <w:tblPrEx>
          <w:tblLook w:val="00A0"/>
        </w:tblPrEx>
        <w:trPr>
          <w:cantSplit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Рівненська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Дубно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88,5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0,1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24 години на добу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м. Дубно та Дубенський район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C5" w:rsidRPr="0001145C" w:rsidRDefault="00AC0FC5" w:rsidP="001F32D5">
            <w:pPr>
              <w:rPr>
                <w:b/>
                <w:lang w:val="uk-UA"/>
              </w:rPr>
            </w:pPr>
            <w:r w:rsidRPr="0001145C">
              <w:rPr>
                <w:b/>
                <w:lang w:val="uk-UA"/>
              </w:rPr>
              <w:t xml:space="preserve">1. </w:t>
            </w:r>
            <w:r w:rsidRPr="0001145C">
              <w:rPr>
                <w:b/>
                <w:sz w:val="22"/>
                <w:szCs w:val="22"/>
                <w:lang w:val="uk-UA"/>
              </w:rPr>
              <w:t>ТОВ «ТЕЛЕРАДІОКОМПАНІЯ «ШАНСОН», м. Київ - 5</w:t>
            </w:r>
          </w:p>
          <w:p w:rsidR="00AC0FC5" w:rsidRPr="000C62F6" w:rsidRDefault="00AC0FC5" w:rsidP="001F32D5">
            <w:pPr>
              <w:rPr>
                <w:lang w:val="uk-UA"/>
              </w:rPr>
            </w:pPr>
            <w:r w:rsidRPr="000C62F6">
              <w:rPr>
                <w:sz w:val="22"/>
                <w:szCs w:val="22"/>
                <w:lang w:val="uk-UA"/>
              </w:rPr>
              <w:t>2. НРКУ, м. Київ (програма УР-1)</w:t>
            </w:r>
            <w:r>
              <w:rPr>
                <w:sz w:val="22"/>
                <w:szCs w:val="22"/>
                <w:lang w:val="uk-UA"/>
              </w:rPr>
              <w:t xml:space="preserve"> - 2</w:t>
            </w:r>
          </w:p>
          <w:p w:rsidR="00AC0FC5" w:rsidRPr="000C62F6" w:rsidRDefault="00AC0FC5" w:rsidP="001F32D5">
            <w:pPr>
              <w:rPr>
                <w:lang w:val="uk-UA"/>
              </w:rPr>
            </w:pPr>
            <w:r w:rsidRPr="000C62F6">
              <w:rPr>
                <w:sz w:val="22"/>
                <w:szCs w:val="22"/>
                <w:lang w:val="uk-UA"/>
              </w:rPr>
              <w:t>3. РІВНЕНСЬКА ОДТРК, м. Рівне</w:t>
            </w:r>
            <w:r>
              <w:rPr>
                <w:sz w:val="22"/>
                <w:szCs w:val="22"/>
                <w:lang w:val="uk-UA"/>
              </w:rPr>
              <w:t xml:space="preserve"> - 3</w:t>
            </w:r>
          </w:p>
        </w:tc>
      </w:tr>
      <w:tr w:rsidR="00AC0FC5" w:rsidRPr="0001145C" w:rsidTr="00E56264">
        <w:tblPrEx>
          <w:tblLook w:val="00A0"/>
        </w:tblPrEx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48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Рівненська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Кузнецовськ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101,1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0,1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24 години на добу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м. Кузнецовськ та Володимирецький район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C5" w:rsidRPr="00D54E36" w:rsidRDefault="00AC0FC5" w:rsidP="001F32D5">
            <w:pPr>
              <w:rPr>
                <w:b/>
                <w:lang w:val="uk-UA"/>
              </w:rPr>
            </w:pPr>
            <w:r w:rsidRPr="00D54E36">
              <w:rPr>
                <w:b/>
                <w:lang w:val="uk-UA"/>
              </w:rPr>
              <w:t xml:space="preserve">1. </w:t>
            </w:r>
            <w:r w:rsidRPr="00D54E36">
              <w:rPr>
                <w:b/>
                <w:sz w:val="22"/>
                <w:szCs w:val="22"/>
                <w:lang w:val="uk-UA"/>
              </w:rPr>
              <w:t>РІВНЕНСЬКА ОДТРК, м. Рівне - 6</w:t>
            </w:r>
          </w:p>
          <w:p w:rsidR="00AC0FC5" w:rsidRPr="00D54E36" w:rsidRDefault="00AC0FC5" w:rsidP="001F32D5">
            <w:pPr>
              <w:rPr>
                <w:b/>
                <w:lang w:val="uk-UA"/>
              </w:rPr>
            </w:pPr>
            <w:r w:rsidRPr="00D54E36">
              <w:rPr>
                <w:b/>
                <w:sz w:val="22"/>
                <w:szCs w:val="22"/>
                <w:lang w:val="uk-UA"/>
              </w:rPr>
              <w:t>2. КП «ТЕЛЕРАДІОКОМПАНІЯ «БУРШТИНОВИЙ ШЛЯХ» ВОЛОДИМИРЕЦЬКОЇ РАЙОННОЇ РАДИ РІВНЕНСЬКОЇ ОБЛАСТІ, МАНЕВИЦЬКОЇ РАЙОННОЇ РАДИ ВОЛИНСЬКОЇ ОБЛАСТІ ТА КУЗНЕЦОВСЬКОЇ МІСЬКОЇ РАДИ РІВНЕНСЬКОЇ ОБЛАСТІ, смт Володимирець Рівненської обл. - 5</w:t>
            </w:r>
          </w:p>
          <w:p w:rsidR="00AC0FC5" w:rsidRPr="00816300" w:rsidRDefault="00AC0FC5" w:rsidP="001F32D5">
            <w:pPr>
              <w:rPr>
                <w:lang w:val="uk-UA"/>
              </w:rPr>
            </w:pPr>
            <w:r w:rsidRPr="00816300">
              <w:rPr>
                <w:sz w:val="22"/>
                <w:szCs w:val="22"/>
                <w:lang w:val="uk-UA"/>
              </w:rPr>
              <w:t>3. ПРАТ «РАДІО ТРЕК», м. Рівне</w:t>
            </w:r>
            <w:r>
              <w:rPr>
                <w:sz w:val="22"/>
                <w:szCs w:val="22"/>
                <w:lang w:val="uk-UA"/>
              </w:rPr>
              <w:t xml:space="preserve"> - 1</w:t>
            </w:r>
          </w:p>
        </w:tc>
      </w:tr>
      <w:tr w:rsidR="00AC0FC5" w:rsidRPr="00416605" w:rsidTr="00E56264">
        <w:tblPrEx>
          <w:tblLook w:val="00A0"/>
        </w:tblPrEx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49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Рівненська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Кузнецовськ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104,3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0,25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24 години на добу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м. Кузнецовськ та Володимирецький район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C5" w:rsidRPr="00816300" w:rsidRDefault="00AC0FC5" w:rsidP="001F32D5">
            <w:pPr>
              <w:rPr>
                <w:lang w:val="uk-UA"/>
              </w:rPr>
            </w:pPr>
            <w:r w:rsidRPr="00816300">
              <w:rPr>
                <w:lang w:val="uk-UA"/>
              </w:rPr>
              <w:t xml:space="preserve">1. </w:t>
            </w:r>
            <w:r w:rsidRPr="00816300">
              <w:rPr>
                <w:sz w:val="22"/>
                <w:szCs w:val="22"/>
                <w:lang w:val="uk-UA"/>
              </w:rPr>
              <w:t>РІВНЕНСЬКА ОДТРК, м. Рівне</w:t>
            </w:r>
            <w:r>
              <w:rPr>
                <w:sz w:val="22"/>
                <w:szCs w:val="22"/>
                <w:lang w:val="uk-UA"/>
              </w:rPr>
              <w:t xml:space="preserve"> - 0</w:t>
            </w:r>
          </w:p>
          <w:p w:rsidR="00AC0FC5" w:rsidRPr="00816300" w:rsidRDefault="00AC0FC5" w:rsidP="001F32D5">
            <w:pPr>
              <w:rPr>
                <w:lang w:val="uk-UA"/>
              </w:rPr>
            </w:pPr>
            <w:r w:rsidRPr="00816300">
              <w:rPr>
                <w:sz w:val="22"/>
                <w:szCs w:val="22"/>
                <w:lang w:val="uk-UA"/>
              </w:rPr>
              <w:t>2. НРКУ, м. Київ (програма УР-1)</w:t>
            </w:r>
            <w:r>
              <w:rPr>
                <w:sz w:val="22"/>
                <w:szCs w:val="22"/>
                <w:lang w:val="uk-UA"/>
              </w:rPr>
              <w:t xml:space="preserve"> - 2</w:t>
            </w:r>
          </w:p>
          <w:p w:rsidR="00AC0FC5" w:rsidRPr="00D54E36" w:rsidRDefault="00AC0FC5" w:rsidP="001F32D5">
            <w:pPr>
              <w:rPr>
                <w:b/>
                <w:lang w:val="uk-UA"/>
              </w:rPr>
            </w:pPr>
            <w:r w:rsidRPr="00D54E36">
              <w:rPr>
                <w:b/>
                <w:sz w:val="22"/>
                <w:szCs w:val="22"/>
                <w:lang w:val="uk-UA"/>
              </w:rPr>
              <w:t>3. ПРАТ «РАДІО ТРЕК», м. Рівне</w:t>
            </w:r>
            <w:r>
              <w:rPr>
                <w:b/>
                <w:sz w:val="22"/>
                <w:szCs w:val="22"/>
                <w:lang w:val="uk-UA"/>
              </w:rPr>
              <w:t xml:space="preserve"> - 5</w:t>
            </w:r>
          </w:p>
        </w:tc>
      </w:tr>
      <w:tr w:rsidR="00AC0FC5" w:rsidRPr="00952587" w:rsidTr="00E56264">
        <w:tblPrEx>
          <w:tblLook w:val="00A0"/>
        </w:tblPrEx>
        <w:trPr>
          <w:cantSplit/>
          <w:trHeight w:val="78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Рівненська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Острог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107,8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0,1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24 години на добу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м. Острог та Острозький район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C5" w:rsidRPr="00E14C40" w:rsidRDefault="00AC0FC5" w:rsidP="001F32D5">
            <w:pPr>
              <w:rPr>
                <w:b/>
                <w:lang w:val="uk-UA"/>
              </w:rPr>
            </w:pPr>
            <w:r w:rsidRPr="00E14C40">
              <w:rPr>
                <w:b/>
                <w:lang w:val="uk-UA"/>
              </w:rPr>
              <w:t xml:space="preserve">1. </w:t>
            </w:r>
            <w:r w:rsidRPr="00E14C40">
              <w:rPr>
                <w:b/>
                <w:sz w:val="22"/>
                <w:szCs w:val="22"/>
                <w:lang w:val="uk-UA"/>
              </w:rPr>
              <w:t>РІВНЕНСЬКА ОДТРК, м. Рівне - 6</w:t>
            </w:r>
          </w:p>
          <w:p w:rsidR="00AC0FC5" w:rsidRPr="006875A0" w:rsidRDefault="00AC0FC5" w:rsidP="001F32D5">
            <w:pPr>
              <w:rPr>
                <w:lang w:val="uk-UA"/>
              </w:rPr>
            </w:pPr>
            <w:r w:rsidRPr="006875A0">
              <w:rPr>
                <w:sz w:val="22"/>
                <w:szCs w:val="22"/>
                <w:lang w:val="uk-UA"/>
              </w:rPr>
              <w:t>2. НРКУ, м. Київ (програма УР-1)</w:t>
            </w:r>
            <w:r>
              <w:rPr>
                <w:sz w:val="22"/>
                <w:szCs w:val="22"/>
                <w:lang w:val="uk-UA"/>
              </w:rPr>
              <w:t xml:space="preserve"> - 4</w:t>
            </w:r>
          </w:p>
          <w:p w:rsidR="00AC0FC5" w:rsidRPr="006875A0" w:rsidRDefault="00AC0FC5" w:rsidP="001F32D5">
            <w:pPr>
              <w:rPr>
                <w:lang w:val="uk-UA"/>
              </w:rPr>
            </w:pPr>
            <w:r w:rsidRPr="006875A0">
              <w:rPr>
                <w:sz w:val="22"/>
                <w:szCs w:val="22"/>
                <w:lang w:val="uk-UA"/>
              </w:rPr>
              <w:t>3. ДП «ТЕЛЕРАДІООРГАНІЗАЦІЯ «ДОВІРА», м. Київ</w:t>
            </w:r>
            <w:r>
              <w:rPr>
                <w:sz w:val="22"/>
                <w:szCs w:val="22"/>
                <w:lang w:val="uk-UA"/>
              </w:rPr>
              <w:t xml:space="preserve"> - 0</w:t>
            </w:r>
          </w:p>
        </w:tc>
      </w:tr>
      <w:tr w:rsidR="00AC0FC5" w:rsidRPr="00416605" w:rsidTr="00E56264">
        <w:tblPrEx>
          <w:tblLook w:val="00A0"/>
        </w:tblPrEx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51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Рівненська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Рівне (с.Антопіль)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102,2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0,25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24 години на добу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м. Рівне та Рівненський район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C5" w:rsidRPr="00281BA6" w:rsidRDefault="00AC0FC5" w:rsidP="001F32D5">
            <w:pPr>
              <w:rPr>
                <w:lang w:val="uk-UA"/>
              </w:rPr>
            </w:pPr>
            <w:r w:rsidRPr="00281BA6">
              <w:rPr>
                <w:lang w:val="uk-UA"/>
              </w:rPr>
              <w:t xml:space="preserve">1. </w:t>
            </w:r>
            <w:r w:rsidRPr="00281BA6">
              <w:rPr>
                <w:sz w:val="22"/>
                <w:szCs w:val="22"/>
                <w:lang w:val="uk-UA"/>
              </w:rPr>
              <w:t>ТОВ «ТЕЛЕРАДІОКОМПАНІЯ «ГАЛИЧИНА», м. Львів</w:t>
            </w:r>
            <w:r>
              <w:rPr>
                <w:sz w:val="22"/>
                <w:szCs w:val="22"/>
                <w:lang w:val="uk-UA"/>
              </w:rPr>
              <w:t xml:space="preserve"> - 1</w:t>
            </w:r>
          </w:p>
          <w:p w:rsidR="00AC0FC5" w:rsidRPr="00281BA6" w:rsidRDefault="00AC0FC5" w:rsidP="001F32D5">
            <w:pPr>
              <w:rPr>
                <w:lang w:val="uk-UA"/>
              </w:rPr>
            </w:pPr>
            <w:r w:rsidRPr="00281BA6">
              <w:rPr>
                <w:sz w:val="22"/>
                <w:szCs w:val="22"/>
                <w:lang w:val="uk-UA"/>
              </w:rPr>
              <w:t>2. НРКУ, м. Київ (програма УР-1)</w:t>
            </w:r>
            <w:r>
              <w:rPr>
                <w:sz w:val="22"/>
                <w:szCs w:val="22"/>
                <w:lang w:val="uk-UA"/>
              </w:rPr>
              <w:t xml:space="preserve"> - 2</w:t>
            </w:r>
          </w:p>
          <w:p w:rsidR="00AC0FC5" w:rsidRPr="00F719CB" w:rsidRDefault="00AC0FC5" w:rsidP="001F32D5">
            <w:pPr>
              <w:rPr>
                <w:b/>
                <w:lang w:val="uk-UA"/>
              </w:rPr>
            </w:pPr>
            <w:r w:rsidRPr="00F719CB">
              <w:rPr>
                <w:b/>
                <w:sz w:val="22"/>
                <w:szCs w:val="22"/>
                <w:lang w:val="uk-UA"/>
              </w:rPr>
              <w:t>3. ПРАТ «СТУДІЯ «ЄВРОПОЗИТИВ», м. Київ - 5</w:t>
            </w:r>
          </w:p>
          <w:p w:rsidR="00AC0FC5" w:rsidRPr="00281BA6" w:rsidRDefault="00AC0FC5" w:rsidP="001F32D5">
            <w:pPr>
              <w:rPr>
                <w:lang w:val="uk-UA"/>
              </w:rPr>
            </w:pPr>
            <w:r w:rsidRPr="00281BA6">
              <w:rPr>
                <w:sz w:val="22"/>
                <w:szCs w:val="22"/>
                <w:lang w:val="uk-UA"/>
              </w:rPr>
              <w:t>4. ТОВ «ТЕЛЕРАДІООРГАНІЗАЦІЯ «РУССКОЕ РАДИО» - УКРАЇНА», м. Київ</w:t>
            </w:r>
            <w:r>
              <w:rPr>
                <w:sz w:val="22"/>
                <w:szCs w:val="22"/>
                <w:lang w:val="uk-UA"/>
              </w:rPr>
              <w:t xml:space="preserve"> - 0</w:t>
            </w:r>
          </w:p>
          <w:p w:rsidR="00AC0FC5" w:rsidRPr="00281BA6" w:rsidRDefault="00AC0FC5" w:rsidP="001F32D5">
            <w:pPr>
              <w:rPr>
                <w:lang w:val="uk-UA"/>
              </w:rPr>
            </w:pPr>
            <w:r w:rsidRPr="00281BA6">
              <w:rPr>
                <w:sz w:val="22"/>
                <w:szCs w:val="22"/>
                <w:lang w:val="uk-UA"/>
              </w:rPr>
              <w:t>5. ТОВ «ТЕЛЕРАДІОКОМПАНІЯ «РИТМ», м. Рівне</w:t>
            </w:r>
            <w:r>
              <w:rPr>
                <w:sz w:val="22"/>
                <w:szCs w:val="22"/>
                <w:lang w:val="uk-UA"/>
              </w:rPr>
              <w:t xml:space="preserve"> - 0</w:t>
            </w:r>
          </w:p>
          <w:p w:rsidR="00AC0FC5" w:rsidRPr="00281BA6" w:rsidRDefault="00AC0FC5" w:rsidP="001F32D5">
            <w:pPr>
              <w:rPr>
                <w:lang w:val="uk-UA"/>
              </w:rPr>
            </w:pPr>
            <w:r w:rsidRPr="00281BA6">
              <w:rPr>
                <w:sz w:val="22"/>
                <w:szCs w:val="22"/>
                <w:lang w:val="uk-UA"/>
              </w:rPr>
              <w:t>6. ТОВ «ТЕЛЕРАДІОКОМПАНІЯ «ЛЬВІВСЬКА ХВИЛЯ», м. Львів</w:t>
            </w:r>
            <w:r>
              <w:rPr>
                <w:sz w:val="22"/>
                <w:szCs w:val="22"/>
                <w:lang w:val="uk-UA"/>
              </w:rPr>
              <w:t xml:space="preserve"> - 1</w:t>
            </w:r>
          </w:p>
        </w:tc>
      </w:tr>
      <w:tr w:rsidR="00AC0FC5" w:rsidRPr="00416605" w:rsidTr="00E56264">
        <w:tblPrEx>
          <w:tblLook w:val="00A0"/>
        </w:tblPrEx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52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Тернопільська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Бережани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103,2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0,1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24 години на добу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м.</w:t>
            </w:r>
            <w:r w:rsidRPr="000C62F6">
              <w:rPr>
                <w:sz w:val="20"/>
                <w:szCs w:val="20"/>
              </w:rPr>
              <w:t xml:space="preserve"> </w:t>
            </w:r>
            <w:r w:rsidRPr="00416605">
              <w:rPr>
                <w:sz w:val="20"/>
                <w:szCs w:val="20"/>
                <w:lang w:val="uk-UA"/>
              </w:rPr>
              <w:t>Бережани та Бережанський район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C5" w:rsidRPr="00C650B9" w:rsidRDefault="00AC0FC5" w:rsidP="001F32D5">
            <w:pPr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Pr="00C650B9">
              <w:rPr>
                <w:lang w:val="uk-UA"/>
              </w:rPr>
              <w:t xml:space="preserve">. </w:t>
            </w:r>
            <w:r w:rsidRPr="00C650B9">
              <w:rPr>
                <w:sz w:val="22"/>
                <w:szCs w:val="22"/>
                <w:lang w:val="uk-UA"/>
              </w:rPr>
              <w:t>ПРАТ «СТУДІЯ «ЄВРОПОЗИТИВ», м. Київ</w:t>
            </w:r>
            <w:r>
              <w:rPr>
                <w:sz w:val="22"/>
                <w:szCs w:val="22"/>
                <w:lang w:val="uk-UA"/>
              </w:rPr>
              <w:t xml:space="preserve"> - 3</w:t>
            </w:r>
          </w:p>
          <w:p w:rsidR="00AC0FC5" w:rsidRPr="00F719CB" w:rsidRDefault="00AC0FC5" w:rsidP="001F32D5">
            <w:pPr>
              <w:rPr>
                <w:b/>
                <w:lang w:val="uk-UA"/>
              </w:rPr>
            </w:pPr>
            <w:r w:rsidRPr="00F719CB">
              <w:rPr>
                <w:b/>
                <w:sz w:val="22"/>
                <w:szCs w:val="22"/>
                <w:lang w:val="uk-UA"/>
              </w:rPr>
              <w:t>2. ТЕРНОПІЛЬСЬКА ОДТРК, м. Тернопіль - 6</w:t>
            </w:r>
          </w:p>
        </w:tc>
      </w:tr>
      <w:tr w:rsidR="00AC0FC5" w:rsidRPr="00416605" w:rsidTr="00E56264">
        <w:tblPrEx>
          <w:tblLook w:val="00A0"/>
        </w:tblPrEx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53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Тернопільська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Бережани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90,8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0,1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24 години на добу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м.</w:t>
            </w:r>
            <w:r w:rsidRPr="000C62F6">
              <w:rPr>
                <w:sz w:val="20"/>
                <w:szCs w:val="20"/>
              </w:rPr>
              <w:t xml:space="preserve"> </w:t>
            </w:r>
            <w:r w:rsidRPr="00416605">
              <w:rPr>
                <w:sz w:val="20"/>
                <w:szCs w:val="20"/>
                <w:lang w:val="uk-UA"/>
              </w:rPr>
              <w:t>Бережани та Бережанський район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C5" w:rsidRPr="00F719CB" w:rsidRDefault="00AC0FC5" w:rsidP="001F32D5">
            <w:pPr>
              <w:rPr>
                <w:b/>
                <w:lang w:val="uk-UA"/>
              </w:rPr>
            </w:pPr>
            <w:r w:rsidRPr="00F719CB">
              <w:rPr>
                <w:b/>
                <w:lang w:val="uk-UA"/>
              </w:rPr>
              <w:t xml:space="preserve">1. </w:t>
            </w:r>
            <w:r w:rsidRPr="00F719CB">
              <w:rPr>
                <w:b/>
                <w:sz w:val="22"/>
                <w:szCs w:val="22"/>
                <w:lang w:val="uk-UA"/>
              </w:rPr>
              <w:t>ТОВ «ТЕЛЕРАДІОКОМПАНІЯ «ШАНСОН», м. Київ - 5</w:t>
            </w:r>
          </w:p>
          <w:p w:rsidR="00AC0FC5" w:rsidRPr="000C62F6" w:rsidRDefault="00AC0FC5" w:rsidP="001F32D5">
            <w:pPr>
              <w:rPr>
                <w:lang w:val="uk-UA"/>
              </w:rPr>
            </w:pPr>
            <w:r w:rsidRPr="000C62F6">
              <w:rPr>
                <w:sz w:val="22"/>
                <w:szCs w:val="22"/>
                <w:lang w:val="uk-UA"/>
              </w:rPr>
              <w:t>2. НРКУ, м. Київ (програма УР-1)</w:t>
            </w:r>
            <w:r>
              <w:rPr>
                <w:sz w:val="22"/>
                <w:szCs w:val="22"/>
                <w:lang w:val="uk-UA"/>
              </w:rPr>
              <w:t xml:space="preserve"> - 2</w:t>
            </w:r>
          </w:p>
          <w:p w:rsidR="00AC0FC5" w:rsidRPr="00DA39A3" w:rsidRDefault="00AC0FC5" w:rsidP="001F32D5">
            <w:pPr>
              <w:rPr>
                <w:lang w:val="uk-UA"/>
              </w:rPr>
            </w:pPr>
            <w:r w:rsidRPr="00DA39A3">
              <w:rPr>
                <w:sz w:val="22"/>
                <w:szCs w:val="22"/>
                <w:lang w:val="uk-UA"/>
              </w:rPr>
              <w:t>3. П</w:t>
            </w:r>
            <w:r>
              <w:rPr>
                <w:sz w:val="22"/>
                <w:szCs w:val="22"/>
                <w:lang w:val="uk-UA"/>
              </w:rPr>
              <w:t>Р</w:t>
            </w:r>
            <w:r w:rsidRPr="00DA39A3">
              <w:rPr>
                <w:sz w:val="22"/>
                <w:szCs w:val="22"/>
                <w:lang w:val="uk-UA"/>
              </w:rPr>
              <w:t>АТ «НАШЕ РАДІО», м. Київ</w:t>
            </w:r>
            <w:r>
              <w:rPr>
                <w:sz w:val="22"/>
                <w:szCs w:val="22"/>
                <w:lang w:val="uk-UA"/>
              </w:rPr>
              <w:t xml:space="preserve"> - 0</w:t>
            </w:r>
          </w:p>
          <w:p w:rsidR="00AC0FC5" w:rsidRPr="00A12AB4" w:rsidRDefault="00AC0FC5" w:rsidP="001F32D5">
            <w:pPr>
              <w:rPr>
                <w:lang w:val="uk-UA"/>
              </w:rPr>
            </w:pPr>
            <w:r w:rsidRPr="00A12AB4">
              <w:rPr>
                <w:sz w:val="22"/>
                <w:szCs w:val="22"/>
                <w:lang w:val="uk-UA"/>
              </w:rPr>
              <w:t>4. ТЕРНОПІЛЬСЬКА ОДТРК, м. Тернопіль</w:t>
            </w:r>
            <w:r>
              <w:rPr>
                <w:sz w:val="22"/>
                <w:szCs w:val="22"/>
                <w:lang w:val="uk-UA"/>
              </w:rPr>
              <w:t xml:space="preserve"> - 0</w:t>
            </w:r>
          </w:p>
        </w:tc>
      </w:tr>
      <w:tr w:rsidR="00AC0FC5" w:rsidRPr="008C031F" w:rsidTr="00E56264">
        <w:tblPrEx>
          <w:tblLook w:val="00A0"/>
        </w:tblPrEx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54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Тернопільська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Тернопіль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91,7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0,5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24 години на добу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м. Тернопіль та Збаразький, Зборівський, Козівський, Підволочиський, Теребовлянський, Тернопільський райони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C5" w:rsidRPr="00281BA6" w:rsidRDefault="00AC0FC5" w:rsidP="001F32D5">
            <w:pPr>
              <w:rPr>
                <w:lang w:val="uk-UA"/>
              </w:rPr>
            </w:pPr>
            <w:r w:rsidRPr="00281BA6">
              <w:rPr>
                <w:lang w:val="uk-UA"/>
              </w:rPr>
              <w:t xml:space="preserve">1. </w:t>
            </w:r>
            <w:r w:rsidRPr="00281BA6">
              <w:rPr>
                <w:sz w:val="22"/>
                <w:szCs w:val="22"/>
                <w:lang w:val="uk-UA"/>
              </w:rPr>
              <w:t>НРКУ, м. Київ (програма УР-1)</w:t>
            </w:r>
            <w:r>
              <w:rPr>
                <w:sz w:val="22"/>
                <w:szCs w:val="22"/>
                <w:lang w:val="uk-UA"/>
              </w:rPr>
              <w:t xml:space="preserve"> - 2</w:t>
            </w:r>
          </w:p>
          <w:p w:rsidR="00AC0FC5" w:rsidRPr="00F719CB" w:rsidRDefault="00AC0FC5" w:rsidP="001F32D5">
            <w:pPr>
              <w:rPr>
                <w:b/>
                <w:lang w:val="uk-UA"/>
              </w:rPr>
            </w:pPr>
            <w:r w:rsidRPr="00F719CB">
              <w:rPr>
                <w:b/>
                <w:sz w:val="22"/>
                <w:szCs w:val="22"/>
                <w:lang w:val="uk-UA"/>
              </w:rPr>
              <w:t>2. ДП «ТЕЛЕРАДІООРГАНІЗАЦІЯ «ДОВІРА», м. Київ - 5</w:t>
            </w:r>
          </w:p>
          <w:p w:rsidR="00AC0FC5" w:rsidRPr="00281BA6" w:rsidRDefault="00AC0FC5" w:rsidP="001F32D5">
            <w:pPr>
              <w:rPr>
                <w:lang w:val="uk-UA"/>
              </w:rPr>
            </w:pPr>
            <w:r w:rsidRPr="00281BA6">
              <w:rPr>
                <w:sz w:val="22"/>
                <w:szCs w:val="22"/>
                <w:lang w:val="uk-UA"/>
              </w:rPr>
              <w:t>3. ТЕРНОПІЛЬСЬКА ОДТРК, м. Тернопіль</w:t>
            </w:r>
            <w:r>
              <w:rPr>
                <w:sz w:val="22"/>
                <w:szCs w:val="22"/>
                <w:lang w:val="uk-UA"/>
              </w:rPr>
              <w:t xml:space="preserve"> - 3</w:t>
            </w:r>
          </w:p>
          <w:p w:rsidR="00AC0FC5" w:rsidRPr="00281BA6" w:rsidRDefault="00AC0FC5" w:rsidP="001F32D5">
            <w:pPr>
              <w:rPr>
                <w:lang w:val="uk-UA"/>
              </w:rPr>
            </w:pPr>
            <w:r w:rsidRPr="00281BA6">
              <w:rPr>
                <w:sz w:val="22"/>
                <w:szCs w:val="22"/>
                <w:lang w:val="uk-UA"/>
              </w:rPr>
              <w:t>4. ТОВ «ТЕЛЕРАДІООРГАНІЗАЦІЯ «РУССКОЕ РАДИО» - УКРАЇНА», м. Київ</w:t>
            </w:r>
            <w:r>
              <w:rPr>
                <w:sz w:val="22"/>
                <w:szCs w:val="22"/>
                <w:lang w:val="uk-UA"/>
              </w:rPr>
              <w:t xml:space="preserve"> - 0</w:t>
            </w:r>
          </w:p>
          <w:p w:rsidR="00AC0FC5" w:rsidRPr="00281BA6" w:rsidRDefault="00AC0FC5" w:rsidP="001F32D5">
            <w:pPr>
              <w:rPr>
                <w:lang w:val="uk-UA"/>
              </w:rPr>
            </w:pPr>
            <w:r w:rsidRPr="00281BA6">
              <w:rPr>
                <w:sz w:val="22"/>
                <w:szCs w:val="22"/>
                <w:lang w:val="uk-UA"/>
              </w:rPr>
              <w:t>5. ТОВ «ТЕЛЕРАДІОКОМПАНІЯ «ЛЬВІВСЬКА ХВИЛЯ», м. Львів</w:t>
            </w:r>
            <w:r>
              <w:rPr>
                <w:sz w:val="22"/>
                <w:szCs w:val="22"/>
                <w:lang w:val="uk-UA"/>
              </w:rPr>
              <w:t xml:space="preserve"> - 1</w:t>
            </w:r>
          </w:p>
        </w:tc>
      </w:tr>
      <w:tr w:rsidR="00AC0FC5" w:rsidRPr="00416605" w:rsidTr="00E56264">
        <w:tblPrEx>
          <w:tblLook w:val="00A0"/>
        </w:tblPrEx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55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Харківська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Великий Бурлук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99,6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0,25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24 години на добу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смт Великий Бурлук та Великобурлуцький р-н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C5" w:rsidRPr="0030213C" w:rsidRDefault="00AC0FC5" w:rsidP="001F32D5">
            <w:pPr>
              <w:rPr>
                <w:lang w:val="uk-UA"/>
              </w:rPr>
            </w:pPr>
            <w:r w:rsidRPr="0030213C">
              <w:rPr>
                <w:lang w:val="uk-UA"/>
              </w:rPr>
              <w:t xml:space="preserve">1. </w:t>
            </w:r>
            <w:r w:rsidRPr="0030213C">
              <w:rPr>
                <w:sz w:val="22"/>
                <w:szCs w:val="22"/>
                <w:lang w:val="uk-UA"/>
              </w:rPr>
              <w:t>ТОВ «АС ПРО МЕДІА», м. Куп</w:t>
            </w:r>
            <w:r w:rsidRPr="0030213C">
              <w:rPr>
                <w:sz w:val="22"/>
                <w:szCs w:val="22"/>
              </w:rPr>
              <w:t>’</w:t>
            </w:r>
            <w:r w:rsidRPr="0030213C">
              <w:rPr>
                <w:sz w:val="22"/>
                <w:szCs w:val="22"/>
                <w:lang w:val="uk-UA"/>
              </w:rPr>
              <w:t>янськ Харківської обл.</w:t>
            </w:r>
            <w:r>
              <w:rPr>
                <w:sz w:val="22"/>
                <w:szCs w:val="22"/>
                <w:lang w:val="uk-UA"/>
              </w:rPr>
              <w:t xml:space="preserve"> - 3</w:t>
            </w:r>
          </w:p>
        </w:tc>
      </w:tr>
      <w:tr w:rsidR="00AC0FC5" w:rsidRPr="00416605" w:rsidTr="00E56264">
        <w:tblPrEx>
          <w:tblLook w:val="00A0"/>
        </w:tblPrEx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56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Харківська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Лозова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104,6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0,1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24 години на добу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м. Лозова (міськрада) та Лоз</w:t>
            </w:r>
            <w:r>
              <w:rPr>
                <w:color w:val="000000"/>
                <w:sz w:val="20"/>
                <w:szCs w:val="20"/>
                <w:lang w:val="uk-UA"/>
              </w:rPr>
              <w:t>і</w:t>
            </w:r>
            <w:r w:rsidRPr="00416605">
              <w:rPr>
                <w:color w:val="000000"/>
                <w:sz w:val="20"/>
                <w:szCs w:val="20"/>
                <w:lang w:val="uk-UA"/>
              </w:rPr>
              <w:t>вський район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C5" w:rsidRPr="000C62F6" w:rsidRDefault="00AC0FC5" w:rsidP="001F32D5">
            <w:pPr>
              <w:rPr>
                <w:lang w:val="uk-UA"/>
              </w:rPr>
            </w:pPr>
            <w:r w:rsidRPr="000C62F6">
              <w:rPr>
                <w:lang w:val="uk-UA"/>
              </w:rPr>
              <w:t xml:space="preserve">1. </w:t>
            </w:r>
            <w:r w:rsidRPr="000C62F6">
              <w:rPr>
                <w:sz w:val="22"/>
                <w:szCs w:val="22"/>
                <w:lang w:val="uk-UA"/>
              </w:rPr>
              <w:t>НРКУ, м. Київ (програма УР-1)</w:t>
            </w:r>
            <w:r>
              <w:rPr>
                <w:sz w:val="22"/>
                <w:szCs w:val="22"/>
                <w:lang w:val="uk-UA"/>
              </w:rPr>
              <w:t xml:space="preserve"> - 3</w:t>
            </w:r>
          </w:p>
          <w:p w:rsidR="00AC0FC5" w:rsidRPr="00751266" w:rsidRDefault="00AC0FC5" w:rsidP="001F32D5">
            <w:pPr>
              <w:rPr>
                <w:b/>
                <w:lang w:val="uk-UA"/>
              </w:rPr>
            </w:pPr>
            <w:r w:rsidRPr="00751266">
              <w:rPr>
                <w:b/>
                <w:sz w:val="22"/>
                <w:szCs w:val="22"/>
                <w:lang w:val="uk-UA"/>
              </w:rPr>
              <w:t>2. ТОВ «ТЕРРА-МЕДІА», м. Лозова Харківської обл. - 5</w:t>
            </w:r>
          </w:p>
        </w:tc>
      </w:tr>
      <w:tr w:rsidR="00AC0FC5" w:rsidRPr="00416605" w:rsidTr="00E56264">
        <w:tblPrEx>
          <w:tblLook w:val="00A0"/>
        </w:tblPrEx>
        <w:trPr>
          <w:cantSplit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Херсонська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 xml:space="preserve">Великі Копані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92,2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0,1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24 години на добу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с. Великі Копані та Цюрупинський район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C5" w:rsidRPr="00751266" w:rsidRDefault="00AC0FC5" w:rsidP="001F32D5">
            <w:pPr>
              <w:rPr>
                <w:b/>
                <w:lang w:val="uk-UA"/>
              </w:rPr>
            </w:pPr>
            <w:r w:rsidRPr="00751266">
              <w:rPr>
                <w:b/>
                <w:lang w:val="uk-UA"/>
              </w:rPr>
              <w:t xml:space="preserve">1. </w:t>
            </w:r>
            <w:r w:rsidRPr="00751266">
              <w:rPr>
                <w:b/>
                <w:sz w:val="22"/>
                <w:szCs w:val="22"/>
                <w:lang w:val="uk-UA"/>
              </w:rPr>
              <w:t>ТОВ «ТЕЛЕРАДІОКОМПАНІЯ «ШАНСОН», м. Київ - 5</w:t>
            </w:r>
          </w:p>
          <w:p w:rsidR="00AC0FC5" w:rsidRPr="00D66447" w:rsidRDefault="00AC0FC5" w:rsidP="001F32D5">
            <w:pPr>
              <w:rPr>
                <w:lang w:val="uk-UA"/>
              </w:rPr>
            </w:pPr>
            <w:r w:rsidRPr="00D66447">
              <w:rPr>
                <w:sz w:val="22"/>
                <w:szCs w:val="22"/>
                <w:lang w:val="uk-UA"/>
              </w:rPr>
              <w:t>2. НРКУ, м. Київ (програма УР-1)</w:t>
            </w:r>
            <w:r>
              <w:rPr>
                <w:sz w:val="22"/>
                <w:szCs w:val="22"/>
                <w:lang w:val="uk-UA"/>
              </w:rPr>
              <w:t xml:space="preserve"> - 2</w:t>
            </w:r>
          </w:p>
          <w:p w:rsidR="00AC0FC5" w:rsidRPr="00D66447" w:rsidRDefault="00AC0FC5" w:rsidP="001F32D5">
            <w:pPr>
              <w:rPr>
                <w:lang w:val="uk-UA"/>
              </w:rPr>
            </w:pPr>
            <w:r w:rsidRPr="00D66447">
              <w:rPr>
                <w:sz w:val="22"/>
                <w:szCs w:val="22"/>
                <w:lang w:val="uk-UA"/>
              </w:rPr>
              <w:t>3. ТОВ «РЕАЛ-МЕДІА», м. Херсон</w:t>
            </w:r>
            <w:r>
              <w:rPr>
                <w:sz w:val="22"/>
                <w:szCs w:val="22"/>
                <w:lang w:val="uk-UA"/>
              </w:rPr>
              <w:t xml:space="preserve"> - 0</w:t>
            </w:r>
          </w:p>
        </w:tc>
      </w:tr>
      <w:tr w:rsidR="00AC0FC5" w:rsidRPr="00416605" w:rsidTr="00E56264">
        <w:tblPrEx>
          <w:tblLook w:val="00A0"/>
        </w:tblPrEx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58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Херсонська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Нова Каховка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101,5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0,25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24 години на добу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м. Нова Каховка (міськрада) та Бериславський, Горностаївський, Каховський райони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C5" w:rsidRPr="00D66447" w:rsidRDefault="00AC0FC5" w:rsidP="001F32D5">
            <w:pPr>
              <w:rPr>
                <w:lang w:val="uk-UA"/>
              </w:rPr>
            </w:pPr>
          </w:p>
        </w:tc>
      </w:tr>
      <w:tr w:rsidR="00AC0FC5" w:rsidRPr="00416605" w:rsidTr="00E56264">
        <w:tblPrEx>
          <w:tblLook w:val="00A0"/>
        </w:tblPrEx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59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Хмельницька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Городок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73,55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0,25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24 години на добу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м. Городок та Городоцький, Ярмолинецький, Чемеровецький, Волочиський райони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C5" w:rsidRPr="00751266" w:rsidRDefault="00AC0FC5" w:rsidP="001F32D5">
            <w:pPr>
              <w:rPr>
                <w:b/>
                <w:lang w:val="uk-UA"/>
              </w:rPr>
            </w:pPr>
            <w:r w:rsidRPr="00751266">
              <w:rPr>
                <w:b/>
                <w:lang w:val="uk-UA"/>
              </w:rPr>
              <w:t xml:space="preserve">1. </w:t>
            </w:r>
            <w:r w:rsidRPr="00751266">
              <w:rPr>
                <w:b/>
                <w:sz w:val="22"/>
                <w:szCs w:val="22"/>
                <w:lang w:val="uk-UA"/>
              </w:rPr>
              <w:t>ТОВ «ТЕЛЕРАДІОКОМПАНІЯ «ІФ МЕДІА-ГРУП», м. Київ - 6</w:t>
            </w:r>
          </w:p>
        </w:tc>
      </w:tr>
      <w:tr w:rsidR="00AC0FC5" w:rsidRPr="00564352" w:rsidTr="00E56264">
        <w:tblPrEx>
          <w:tblLook w:val="00A0"/>
        </w:tblPrEx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Хмельницька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Кам’янець-Подільський (с.Кульчіївці)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73,73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0,25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24 години на добу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м.Кам’янець-Подільський таЧемеровецький, Дунаєвецький, Кам’янець-Подільський, Новоушицький райони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C5" w:rsidRPr="00751266" w:rsidRDefault="00AC0FC5" w:rsidP="001F32D5">
            <w:pPr>
              <w:rPr>
                <w:b/>
                <w:lang w:val="uk-UA"/>
              </w:rPr>
            </w:pPr>
            <w:r w:rsidRPr="00751266">
              <w:rPr>
                <w:b/>
                <w:lang w:val="uk-UA"/>
              </w:rPr>
              <w:t xml:space="preserve">1. </w:t>
            </w:r>
            <w:r w:rsidRPr="00751266">
              <w:rPr>
                <w:b/>
                <w:sz w:val="22"/>
                <w:szCs w:val="22"/>
                <w:lang w:val="uk-UA"/>
              </w:rPr>
              <w:t>ТОВ «ТЕЛЕРАДІОКОМПАНІЯ «ІФ МЕДІА-ГРУП», м. Київ - 6</w:t>
            </w:r>
          </w:p>
        </w:tc>
      </w:tr>
      <w:tr w:rsidR="00AC0FC5" w:rsidRPr="00564352" w:rsidTr="00E56264">
        <w:tblPrEx>
          <w:tblLook w:val="00A0"/>
        </w:tblPrEx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61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Хмельницька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Хмельницький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107,6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0,25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24 години на добу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м. Хмельницький та Хмельницький район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C5" w:rsidRDefault="00AC0FC5" w:rsidP="001F32D5">
            <w:pPr>
              <w:rPr>
                <w:lang w:val="uk-UA"/>
              </w:rPr>
            </w:pPr>
            <w:r>
              <w:rPr>
                <w:lang w:val="uk-UA"/>
              </w:rPr>
              <w:t xml:space="preserve">1. </w:t>
            </w:r>
            <w:r>
              <w:rPr>
                <w:sz w:val="22"/>
                <w:szCs w:val="22"/>
                <w:lang w:val="uk-UA"/>
              </w:rPr>
              <w:t>ТОВ «ТЕЛЕРАДІОКОМПАНІЯ «ГАЛИЧИНА», м. Львів - 2</w:t>
            </w:r>
          </w:p>
          <w:p w:rsidR="00AC0FC5" w:rsidRPr="000C62F6" w:rsidRDefault="00AC0FC5" w:rsidP="001F32D5">
            <w:pPr>
              <w:rPr>
                <w:lang w:val="uk-UA"/>
              </w:rPr>
            </w:pPr>
            <w:r w:rsidRPr="000C62F6">
              <w:rPr>
                <w:sz w:val="22"/>
                <w:szCs w:val="22"/>
                <w:lang w:val="uk-UA"/>
              </w:rPr>
              <w:t>2. НРКУ, м. Київ (програма УР-1)</w:t>
            </w:r>
            <w:r>
              <w:rPr>
                <w:sz w:val="22"/>
                <w:szCs w:val="22"/>
                <w:lang w:val="uk-UA"/>
              </w:rPr>
              <w:t xml:space="preserve"> - 2</w:t>
            </w:r>
          </w:p>
          <w:p w:rsidR="00AC0FC5" w:rsidRPr="00751266" w:rsidRDefault="00AC0FC5" w:rsidP="001F32D5">
            <w:pPr>
              <w:rPr>
                <w:b/>
                <w:lang w:val="uk-UA"/>
              </w:rPr>
            </w:pPr>
            <w:r w:rsidRPr="00751266">
              <w:rPr>
                <w:b/>
                <w:sz w:val="22"/>
                <w:szCs w:val="22"/>
                <w:lang w:val="uk-UA"/>
              </w:rPr>
              <w:t>3. ДП «ТЕЛЕРАДІООРГАНІЗАЦІЯ «ДОВІРА», м. Київ - 6</w:t>
            </w:r>
          </w:p>
          <w:p w:rsidR="00AC0FC5" w:rsidRPr="00953C03" w:rsidRDefault="00AC0FC5" w:rsidP="001F32D5">
            <w:pPr>
              <w:rPr>
                <w:lang w:val="uk-UA"/>
              </w:rPr>
            </w:pPr>
            <w:r w:rsidRPr="00953C03">
              <w:rPr>
                <w:sz w:val="22"/>
                <w:szCs w:val="22"/>
                <w:lang w:val="uk-UA"/>
              </w:rPr>
              <w:t>4. ТОВ «ТЕЛЕРАДІОКОМПАНІЯ «ІФ МЕДІА-ГРУП», м. Київ</w:t>
            </w:r>
            <w:r>
              <w:rPr>
                <w:sz w:val="22"/>
                <w:szCs w:val="22"/>
                <w:lang w:val="uk-UA"/>
              </w:rPr>
              <w:t xml:space="preserve"> - 2</w:t>
            </w:r>
          </w:p>
        </w:tc>
      </w:tr>
      <w:tr w:rsidR="00AC0FC5" w:rsidRPr="00416605" w:rsidTr="00E56264">
        <w:tblPrEx>
          <w:tblLook w:val="00A0"/>
        </w:tblPrEx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62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Хмельницька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Чемерівці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100,3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0,25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24 години на добу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смт Чемерівці та Чемеровецький, Дунаєвецький, Кам’янець-Подільський, Городоцький райони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C5" w:rsidRPr="000C62F6" w:rsidRDefault="00AC0FC5" w:rsidP="001F32D5">
            <w:pPr>
              <w:rPr>
                <w:lang w:val="uk-UA"/>
              </w:rPr>
            </w:pPr>
            <w:r w:rsidRPr="000C62F6">
              <w:rPr>
                <w:lang w:val="uk-UA"/>
              </w:rPr>
              <w:t xml:space="preserve">1. </w:t>
            </w:r>
            <w:r w:rsidRPr="000C62F6">
              <w:rPr>
                <w:sz w:val="22"/>
                <w:szCs w:val="22"/>
                <w:lang w:val="uk-UA"/>
              </w:rPr>
              <w:t>НРКУ, м. Київ (програма УР-1)</w:t>
            </w:r>
            <w:r>
              <w:rPr>
                <w:sz w:val="22"/>
                <w:szCs w:val="22"/>
                <w:lang w:val="uk-UA"/>
              </w:rPr>
              <w:t xml:space="preserve"> - 4</w:t>
            </w:r>
          </w:p>
          <w:p w:rsidR="00AC0FC5" w:rsidRPr="00953C03" w:rsidRDefault="00AC0FC5" w:rsidP="001F32D5">
            <w:pPr>
              <w:rPr>
                <w:lang w:val="uk-UA"/>
              </w:rPr>
            </w:pPr>
            <w:r w:rsidRPr="00953C03">
              <w:rPr>
                <w:sz w:val="22"/>
                <w:szCs w:val="22"/>
                <w:lang w:val="uk-UA"/>
              </w:rPr>
              <w:t>2. ТОВ «ТЕЛЕРАДІОКОМПАНІЯ «ІФ МЕДІА-ГРУП», м. Київ</w:t>
            </w:r>
            <w:r>
              <w:rPr>
                <w:sz w:val="22"/>
                <w:szCs w:val="22"/>
                <w:lang w:val="uk-UA"/>
              </w:rPr>
              <w:t xml:space="preserve"> - 4</w:t>
            </w:r>
          </w:p>
        </w:tc>
      </w:tr>
      <w:tr w:rsidR="00AC0FC5" w:rsidRPr="00952587" w:rsidTr="00E56264">
        <w:tblPrEx>
          <w:tblLook w:val="00A0"/>
        </w:tblPrEx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63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Черкаська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Ко</w:t>
            </w:r>
            <w:r>
              <w:rPr>
                <w:color w:val="000000"/>
                <w:sz w:val="20"/>
                <w:szCs w:val="20"/>
                <w:lang w:val="uk-UA"/>
              </w:rPr>
              <w:t>р</w:t>
            </w:r>
            <w:r w:rsidRPr="00416605">
              <w:rPr>
                <w:color w:val="000000"/>
                <w:sz w:val="20"/>
                <w:szCs w:val="20"/>
                <w:lang w:val="uk-UA"/>
              </w:rPr>
              <w:t>сунь-Шевченківський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104,8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0,25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24 години на добу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м. Корсунь-Шевченківський та Канівський, Городищенський, Черкаський райони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C5" w:rsidRPr="000C62F6" w:rsidRDefault="00AC0FC5" w:rsidP="001F32D5">
            <w:pPr>
              <w:rPr>
                <w:lang w:val="uk-UA"/>
              </w:rPr>
            </w:pPr>
            <w:r w:rsidRPr="000C62F6">
              <w:rPr>
                <w:lang w:val="uk-UA"/>
              </w:rPr>
              <w:t xml:space="preserve">1. </w:t>
            </w:r>
            <w:r w:rsidRPr="000C62F6">
              <w:rPr>
                <w:sz w:val="22"/>
                <w:szCs w:val="22"/>
                <w:lang w:val="uk-UA"/>
              </w:rPr>
              <w:t>НРКУ, м. Київ (програма УР-1)</w:t>
            </w:r>
            <w:r>
              <w:rPr>
                <w:sz w:val="22"/>
                <w:szCs w:val="22"/>
                <w:lang w:val="uk-UA"/>
              </w:rPr>
              <w:t xml:space="preserve"> - 3</w:t>
            </w:r>
          </w:p>
          <w:p w:rsidR="00AC0FC5" w:rsidRPr="00547580" w:rsidRDefault="00AC0FC5" w:rsidP="001F32D5">
            <w:pPr>
              <w:rPr>
                <w:b/>
                <w:lang w:val="uk-UA"/>
              </w:rPr>
            </w:pPr>
            <w:r w:rsidRPr="00547580">
              <w:rPr>
                <w:b/>
                <w:sz w:val="22"/>
                <w:szCs w:val="22"/>
                <w:lang w:val="uk-UA"/>
              </w:rPr>
              <w:t>2. КП «ТЕЛЕРАДІООРГАНІЗАЦІЯ «НА ХВИЛІ КОРСУНЯ» КОРСУНЬ-ШЕВЧЕНКІВСЬКОЇ РАЙОННОЇ РАДИ ЧЕРКАСЬКОЇ ОБЛАСТІ, м. Корсунь-Шевченківський Черкаської обл. - 5</w:t>
            </w:r>
          </w:p>
        </w:tc>
      </w:tr>
      <w:tr w:rsidR="00AC0FC5" w:rsidRPr="00416605" w:rsidTr="00E56264">
        <w:tblPrEx>
          <w:tblLook w:val="00A0"/>
        </w:tblPrEx>
        <w:trPr>
          <w:cantSplit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Черкаська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Черкаси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92,1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0,25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24 години на добу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м. Черкаси(міськрада) та Золотоніський, Черкаський райони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C5" w:rsidRPr="00D22668" w:rsidRDefault="00AC0FC5" w:rsidP="001F32D5">
            <w:pPr>
              <w:rPr>
                <w:lang w:val="uk-UA"/>
              </w:rPr>
            </w:pPr>
            <w:r w:rsidRPr="00D22668">
              <w:rPr>
                <w:lang w:val="uk-UA"/>
              </w:rPr>
              <w:t xml:space="preserve">1. </w:t>
            </w:r>
            <w:r w:rsidRPr="00D22668">
              <w:rPr>
                <w:sz w:val="22"/>
                <w:szCs w:val="22"/>
                <w:lang w:val="uk-UA"/>
              </w:rPr>
              <w:t>НРКУ, м. Київ (програма УР-1)</w:t>
            </w:r>
            <w:r>
              <w:rPr>
                <w:sz w:val="22"/>
                <w:szCs w:val="22"/>
                <w:lang w:val="uk-UA"/>
              </w:rPr>
              <w:t xml:space="preserve"> - 2</w:t>
            </w:r>
          </w:p>
          <w:p w:rsidR="00AC0FC5" w:rsidRPr="00547580" w:rsidRDefault="00AC0FC5" w:rsidP="001F32D5">
            <w:pPr>
              <w:rPr>
                <w:b/>
                <w:lang w:val="uk-UA"/>
              </w:rPr>
            </w:pPr>
            <w:r w:rsidRPr="00547580">
              <w:rPr>
                <w:b/>
                <w:sz w:val="22"/>
                <w:szCs w:val="22"/>
                <w:lang w:val="uk-UA"/>
              </w:rPr>
              <w:t>2. ТОВ «ТЕЛЕРАДІОКОМПАНІЯ «НБМ-РАДІО», м. Київ - 6</w:t>
            </w:r>
          </w:p>
        </w:tc>
      </w:tr>
      <w:tr w:rsidR="00AC0FC5" w:rsidRPr="00A636D2" w:rsidTr="00E56264">
        <w:tblPrEx>
          <w:tblLook w:val="00A0"/>
        </w:tblPrEx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Чернівецька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Чернівці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0,5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24 години на добу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м.Чернівці та Вижницький, Герцаївський, Глибоцький, Застанівський, Кіцманський, Новоселицький, Сторожинецький, Хотинський райони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C5" w:rsidRPr="00EA22BD" w:rsidRDefault="00AC0FC5" w:rsidP="001F32D5">
            <w:pPr>
              <w:rPr>
                <w:lang w:val="uk-UA"/>
              </w:rPr>
            </w:pPr>
            <w:r w:rsidRPr="00EA22BD">
              <w:rPr>
                <w:lang w:val="uk-UA"/>
              </w:rPr>
              <w:t xml:space="preserve">1. </w:t>
            </w:r>
            <w:r w:rsidRPr="00EA22BD">
              <w:rPr>
                <w:sz w:val="22"/>
                <w:szCs w:val="22"/>
                <w:lang w:val="uk-UA"/>
              </w:rPr>
              <w:t>ТОВ «ТЕЛЕРАДІОКОМПАНІЯ «ГАЛИЧИНА», м. Львів</w:t>
            </w:r>
            <w:r>
              <w:rPr>
                <w:sz w:val="22"/>
                <w:szCs w:val="22"/>
                <w:lang w:val="uk-UA"/>
              </w:rPr>
              <w:t xml:space="preserve"> - 1</w:t>
            </w:r>
          </w:p>
          <w:p w:rsidR="00AC0FC5" w:rsidRPr="00EA22BD" w:rsidRDefault="00AC0FC5" w:rsidP="001F32D5">
            <w:pPr>
              <w:rPr>
                <w:lang w:val="uk-UA"/>
              </w:rPr>
            </w:pPr>
            <w:r w:rsidRPr="00EA22BD">
              <w:rPr>
                <w:sz w:val="22"/>
                <w:szCs w:val="22"/>
                <w:lang w:val="uk-UA"/>
              </w:rPr>
              <w:t>2. НРКУ, м. Київ (програма УР-1)</w:t>
            </w:r>
            <w:r>
              <w:rPr>
                <w:sz w:val="22"/>
                <w:szCs w:val="22"/>
                <w:lang w:val="uk-UA"/>
              </w:rPr>
              <w:t xml:space="preserve"> - 2</w:t>
            </w:r>
          </w:p>
          <w:p w:rsidR="00AC0FC5" w:rsidRPr="00EA22BD" w:rsidRDefault="00AC0FC5" w:rsidP="001F32D5">
            <w:pPr>
              <w:rPr>
                <w:lang w:val="uk-UA"/>
              </w:rPr>
            </w:pPr>
            <w:r w:rsidRPr="00EA22BD">
              <w:rPr>
                <w:sz w:val="22"/>
                <w:szCs w:val="22"/>
                <w:lang w:val="uk-UA"/>
              </w:rPr>
              <w:t>3. ДП «ТЕЛЕРАДІООРГАНІЗАЦІЯ «ДОВІРА», м. Київ</w:t>
            </w:r>
            <w:r>
              <w:rPr>
                <w:sz w:val="22"/>
                <w:szCs w:val="22"/>
                <w:lang w:val="uk-UA"/>
              </w:rPr>
              <w:t xml:space="preserve"> - 2</w:t>
            </w:r>
          </w:p>
          <w:p w:rsidR="00AC0FC5" w:rsidRPr="00EA22BD" w:rsidRDefault="00AC0FC5" w:rsidP="001F32D5">
            <w:pPr>
              <w:rPr>
                <w:lang w:val="uk-UA"/>
              </w:rPr>
            </w:pPr>
            <w:r w:rsidRPr="00EA22BD">
              <w:rPr>
                <w:sz w:val="22"/>
                <w:szCs w:val="22"/>
                <w:lang w:val="uk-UA"/>
              </w:rPr>
              <w:t>4. ТОВ «ТЕЛЕРАДІОКОМПАНІЯ «ХАТА», м. Чернівці</w:t>
            </w:r>
            <w:r>
              <w:rPr>
                <w:sz w:val="22"/>
                <w:szCs w:val="22"/>
                <w:lang w:val="uk-UA"/>
              </w:rPr>
              <w:t xml:space="preserve"> - 0</w:t>
            </w:r>
          </w:p>
          <w:p w:rsidR="00AC0FC5" w:rsidRPr="00547580" w:rsidRDefault="00AC0FC5" w:rsidP="001F32D5">
            <w:pPr>
              <w:rPr>
                <w:b/>
                <w:lang w:val="uk-UA"/>
              </w:rPr>
            </w:pPr>
            <w:r w:rsidRPr="00547580">
              <w:rPr>
                <w:b/>
                <w:sz w:val="22"/>
                <w:szCs w:val="22"/>
                <w:lang w:val="uk-UA"/>
              </w:rPr>
              <w:t>5. ТОВ «БУКОВИНСЬКА ХВИЛЯ», м. Чернівці - 6</w:t>
            </w:r>
          </w:p>
          <w:p w:rsidR="00AC0FC5" w:rsidRPr="00EA22BD" w:rsidRDefault="00AC0FC5" w:rsidP="001F32D5">
            <w:pPr>
              <w:rPr>
                <w:lang w:val="uk-UA"/>
              </w:rPr>
            </w:pPr>
            <w:r w:rsidRPr="00EA22BD">
              <w:rPr>
                <w:sz w:val="22"/>
                <w:szCs w:val="22"/>
                <w:lang w:val="uk-UA"/>
              </w:rPr>
              <w:t>6. ЧЕРНІВЕЦЬКА ОДТРК, м. Чернівці</w:t>
            </w:r>
            <w:r>
              <w:rPr>
                <w:sz w:val="22"/>
                <w:szCs w:val="22"/>
                <w:lang w:val="uk-UA"/>
              </w:rPr>
              <w:t xml:space="preserve"> - 3</w:t>
            </w:r>
          </w:p>
        </w:tc>
      </w:tr>
      <w:tr w:rsidR="00AC0FC5" w:rsidRPr="00DA39A3" w:rsidTr="00E56264">
        <w:tblPrEx>
          <w:tblLook w:val="00A0"/>
        </w:tblPrEx>
        <w:trPr>
          <w:cantSplit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Чернігівська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Козелець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99,6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0,1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24 години на добу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смт Козелець та Козелецький район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C5" w:rsidRPr="00CF18C7" w:rsidRDefault="00AC0FC5" w:rsidP="001F32D5">
            <w:pPr>
              <w:rPr>
                <w:b/>
                <w:lang w:val="uk-UA"/>
              </w:rPr>
            </w:pPr>
            <w:r w:rsidRPr="00CF18C7">
              <w:rPr>
                <w:b/>
                <w:lang w:val="uk-UA"/>
              </w:rPr>
              <w:t xml:space="preserve">1. </w:t>
            </w:r>
            <w:r w:rsidRPr="00CF18C7">
              <w:rPr>
                <w:b/>
                <w:sz w:val="22"/>
                <w:szCs w:val="22"/>
                <w:lang w:val="uk-UA"/>
              </w:rPr>
              <w:t>РЕДАКЦІЯ КОЗЕЛЕЦЬКОГО РАЙОННОГО РАДІОМОВЛЕННЯ «РАЙОННІ ВІСТІ», смт Козелець Чернігівської обл. - 6</w:t>
            </w:r>
          </w:p>
          <w:p w:rsidR="00AC0FC5" w:rsidRPr="006165AE" w:rsidRDefault="00AC0FC5" w:rsidP="001F32D5">
            <w:pPr>
              <w:rPr>
                <w:lang w:val="uk-UA"/>
              </w:rPr>
            </w:pPr>
            <w:r w:rsidRPr="006165AE">
              <w:rPr>
                <w:sz w:val="22"/>
                <w:szCs w:val="22"/>
                <w:lang w:val="uk-UA"/>
              </w:rPr>
              <w:t>2. ТОВ «ТЕЛЕРАДІОКОМПАНІЯ ПРАЙМЕДІА», м. Львів</w:t>
            </w:r>
            <w:r>
              <w:rPr>
                <w:sz w:val="22"/>
                <w:szCs w:val="22"/>
                <w:lang w:val="uk-UA"/>
              </w:rPr>
              <w:t xml:space="preserve"> - 2</w:t>
            </w:r>
          </w:p>
        </w:tc>
      </w:tr>
      <w:tr w:rsidR="00AC0FC5" w:rsidRPr="00CE1F28" w:rsidTr="00E56264">
        <w:tblPrEx>
          <w:tblLook w:val="00A0"/>
        </w:tblPrEx>
        <w:trPr>
          <w:cantSplit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Чернігівська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Корюківка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99,9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0,1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24 години на добу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м. Корюківка та Корюківський район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C5" w:rsidRPr="006165AE" w:rsidRDefault="00AC0FC5" w:rsidP="001F32D5">
            <w:pPr>
              <w:rPr>
                <w:lang w:val="uk-UA"/>
              </w:rPr>
            </w:pPr>
            <w:r w:rsidRPr="006165AE">
              <w:rPr>
                <w:lang w:val="uk-UA"/>
              </w:rPr>
              <w:t xml:space="preserve">1. </w:t>
            </w:r>
            <w:r w:rsidRPr="006165AE">
              <w:rPr>
                <w:sz w:val="22"/>
                <w:szCs w:val="22"/>
                <w:lang w:val="uk-UA"/>
              </w:rPr>
              <w:t>РАДІООРГАНІЗАЦІЯ «КОРЮКІВСЬКЕ РАЙОННЕ РАДІОМОВЛЕННЯ», м. Корюківка Чернігівської обл.</w:t>
            </w:r>
            <w:r>
              <w:rPr>
                <w:sz w:val="22"/>
                <w:szCs w:val="22"/>
                <w:lang w:val="uk-UA"/>
              </w:rPr>
              <w:t xml:space="preserve"> - 3</w:t>
            </w:r>
          </w:p>
          <w:p w:rsidR="00AC0FC5" w:rsidRPr="006165AE" w:rsidRDefault="00AC0FC5" w:rsidP="001F32D5">
            <w:pPr>
              <w:rPr>
                <w:lang w:val="uk-UA"/>
              </w:rPr>
            </w:pPr>
            <w:r w:rsidRPr="006165AE">
              <w:rPr>
                <w:sz w:val="22"/>
                <w:szCs w:val="22"/>
                <w:lang w:val="uk-UA"/>
              </w:rPr>
              <w:t>2. ЧЕРНІГІВСЬКА ОДТРК, м. Чернігів</w:t>
            </w:r>
            <w:r>
              <w:rPr>
                <w:sz w:val="22"/>
                <w:szCs w:val="22"/>
                <w:lang w:val="uk-UA"/>
              </w:rPr>
              <w:t xml:space="preserve"> - 3</w:t>
            </w:r>
          </w:p>
          <w:p w:rsidR="00AC0FC5" w:rsidRPr="00CF18C7" w:rsidRDefault="00AC0FC5" w:rsidP="001F32D5">
            <w:pPr>
              <w:rPr>
                <w:b/>
                <w:lang w:val="uk-UA"/>
              </w:rPr>
            </w:pPr>
            <w:r w:rsidRPr="00CF18C7">
              <w:rPr>
                <w:b/>
                <w:sz w:val="22"/>
                <w:szCs w:val="22"/>
                <w:lang w:val="uk-UA"/>
              </w:rPr>
              <w:t>3. ТОВ «ТЕЛЕРАДІОКОМПАНІЯ ПРАЙМЕДІА», м. Львів - 6</w:t>
            </w:r>
          </w:p>
        </w:tc>
      </w:tr>
      <w:tr w:rsidR="00AC0FC5" w:rsidRPr="00416605" w:rsidTr="00E56264">
        <w:tblPrEx>
          <w:tblLook w:val="00A0"/>
        </w:tblPrEx>
        <w:trPr>
          <w:cantSplit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Чернігівська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Холми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101,2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0,1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24 години на добу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смт Холми та Корюківський район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C5" w:rsidRPr="00C650B9" w:rsidRDefault="00AC0FC5" w:rsidP="001F32D5">
            <w:pPr>
              <w:rPr>
                <w:lang w:val="uk-UA"/>
              </w:rPr>
            </w:pPr>
            <w:r w:rsidRPr="00C650B9">
              <w:rPr>
                <w:lang w:val="uk-UA"/>
              </w:rPr>
              <w:t xml:space="preserve">1. </w:t>
            </w:r>
            <w:r w:rsidRPr="00C650B9">
              <w:rPr>
                <w:sz w:val="22"/>
                <w:szCs w:val="22"/>
                <w:lang w:val="uk-UA"/>
              </w:rPr>
              <w:t>ПРАТ «СТУДІЯ «ЄВРОПОЗИТИВ», м. Київ</w:t>
            </w:r>
            <w:r>
              <w:rPr>
                <w:sz w:val="22"/>
                <w:szCs w:val="22"/>
                <w:lang w:val="uk-UA"/>
              </w:rPr>
              <w:t xml:space="preserve"> - 2</w:t>
            </w:r>
          </w:p>
          <w:p w:rsidR="00AC0FC5" w:rsidRPr="00D31DAA" w:rsidRDefault="00AC0FC5" w:rsidP="001F32D5">
            <w:pPr>
              <w:rPr>
                <w:b/>
                <w:lang w:val="uk-UA"/>
              </w:rPr>
            </w:pPr>
            <w:r w:rsidRPr="00D31DAA">
              <w:rPr>
                <w:b/>
                <w:sz w:val="22"/>
                <w:szCs w:val="22"/>
                <w:lang w:val="uk-UA"/>
              </w:rPr>
              <w:t>2. ЧЕРНІГІВСЬКА ОДТРК, м. Чернігів - 6</w:t>
            </w:r>
          </w:p>
        </w:tc>
      </w:tr>
      <w:tr w:rsidR="00AC0FC5" w:rsidRPr="00952587" w:rsidTr="00E56264">
        <w:tblPrEx>
          <w:tblLook w:val="00A0"/>
        </w:tblPrEx>
        <w:trPr>
          <w:cantSplit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Чернігівська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Чернігів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105,9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16605">
              <w:rPr>
                <w:color w:val="000000"/>
                <w:sz w:val="20"/>
                <w:szCs w:val="20"/>
                <w:lang w:val="uk-UA"/>
              </w:rPr>
              <w:t>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jc w:val="center"/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24 години на добу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C5" w:rsidRPr="00416605" w:rsidRDefault="00AC0FC5" w:rsidP="00B65BF3">
            <w:pPr>
              <w:rPr>
                <w:sz w:val="20"/>
                <w:szCs w:val="20"/>
                <w:lang w:val="uk-UA"/>
              </w:rPr>
            </w:pPr>
            <w:r w:rsidRPr="00416605">
              <w:rPr>
                <w:sz w:val="20"/>
                <w:szCs w:val="20"/>
                <w:lang w:val="uk-UA"/>
              </w:rPr>
              <w:t>м. Чернігів та  Куликівський, Чернігівський райони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C5" w:rsidRPr="0052679E" w:rsidRDefault="00AC0FC5" w:rsidP="001F32D5">
            <w:pPr>
              <w:rPr>
                <w:lang w:val="uk-UA"/>
              </w:rPr>
            </w:pPr>
            <w:r w:rsidRPr="0052679E">
              <w:rPr>
                <w:lang w:val="uk-UA"/>
              </w:rPr>
              <w:t xml:space="preserve">1. </w:t>
            </w:r>
            <w:r w:rsidRPr="0052679E">
              <w:rPr>
                <w:sz w:val="22"/>
                <w:szCs w:val="22"/>
                <w:lang w:val="uk-UA"/>
              </w:rPr>
              <w:t>ТОВ «ТЕЛЕРАДІОКОМПАНІЯ ЄВРОПА МІКС», м. Прилуки Чернігівської обл.</w:t>
            </w:r>
            <w:r>
              <w:rPr>
                <w:sz w:val="22"/>
                <w:szCs w:val="22"/>
                <w:lang w:val="uk-UA"/>
              </w:rPr>
              <w:t xml:space="preserve"> - 0</w:t>
            </w:r>
          </w:p>
          <w:p w:rsidR="00AC0FC5" w:rsidRPr="0052679E" w:rsidRDefault="00AC0FC5" w:rsidP="001F32D5">
            <w:pPr>
              <w:rPr>
                <w:lang w:val="uk-UA"/>
              </w:rPr>
            </w:pPr>
            <w:r w:rsidRPr="0052679E">
              <w:rPr>
                <w:sz w:val="22"/>
                <w:szCs w:val="22"/>
                <w:lang w:val="uk-UA"/>
              </w:rPr>
              <w:t>2. НРКУ, м. Київ (програма УР-1)</w:t>
            </w:r>
            <w:r>
              <w:rPr>
                <w:sz w:val="22"/>
                <w:szCs w:val="22"/>
                <w:lang w:val="uk-UA"/>
              </w:rPr>
              <w:t xml:space="preserve"> - 2</w:t>
            </w:r>
          </w:p>
          <w:p w:rsidR="00AC0FC5" w:rsidRPr="00D31DAA" w:rsidRDefault="00AC0FC5" w:rsidP="001F32D5">
            <w:pPr>
              <w:rPr>
                <w:b/>
                <w:lang w:val="uk-UA"/>
              </w:rPr>
            </w:pPr>
            <w:r w:rsidRPr="00D31DAA">
              <w:rPr>
                <w:b/>
                <w:sz w:val="22"/>
                <w:szCs w:val="22"/>
                <w:lang w:val="uk-UA"/>
              </w:rPr>
              <w:t>3. ПРАТ «СТУДІЯ «ЄВРОПОЗИТИВ», м. Київ - 6</w:t>
            </w:r>
          </w:p>
          <w:p w:rsidR="00AC0FC5" w:rsidRPr="0052679E" w:rsidRDefault="00AC0FC5" w:rsidP="001F32D5">
            <w:pPr>
              <w:rPr>
                <w:lang w:val="uk-UA"/>
              </w:rPr>
            </w:pPr>
            <w:r w:rsidRPr="0052679E">
              <w:rPr>
                <w:sz w:val="22"/>
                <w:szCs w:val="22"/>
                <w:lang w:val="uk-UA"/>
              </w:rPr>
              <w:t>4. ЧЕРНІГІВСЬКА ОДТРК, м. Чернігів</w:t>
            </w:r>
            <w:r>
              <w:rPr>
                <w:sz w:val="22"/>
                <w:szCs w:val="22"/>
                <w:lang w:val="uk-UA"/>
              </w:rPr>
              <w:t xml:space="preserve"> - 3</w:t>
            </w:r>
          </w:p>
          <w:p w:rsidR="00AC0FC5" w:rsidRPr="0052679E" w:rsidRDefault="00AC0FC5" w:rsidP="001F32D5">
            <w:pPr>
              <w:rPr>
                <w:lang w:val="uk-UA"/>
              </w:rPr>
            </w:pPr>
            <w:r w:rsidRPr="0052679E">
              <w:rPr>
                <w:sz w:val="22"/>
                <w:szCs w:val="22"/>
                <w:lang w:val="uk-UA"/>
              </w:rPr>
              <w:t>5. УКРАЇНСЬКА КОРПОРАЦІЯ «ТЕЛЕБАЧЕННЯ І РАДІОМОВЛЕННЯ «ЮТАР», м. Київ</w:t>
            </w:r>
            <w:r>
              <w:rPr>
                <w:sz w:val="22"/>
                <w:szCs w:val="22"/>
                <w:lang w:val="uk-UA"/>
              </w:rPr>
              <w:t xml:space="preserve"> - 0</w:t>
            </w:r>
          </w:p>
        </w:tc>
      </w:tr>
    </w:tbl>
    <w:p w:rsidR="00AC0FC5" w:rsidRPr="00366BCB" w:rsidRDefault="00AC0FC5" w:rsidP="003E2973">
      <w:pPr>
        <w:ind w:left="360"/>
        <w:rPr>
          <w:lang w:val="uk-UA"/>
        </w:rPr>
      </w:pPr>
    </w:p>
    <w:sectPr w:rsidR="00AC0FC5" w:rsidRPr="00366BCB" w:rsidSect="00366BCB">
      <w:headerReference w:type="even" r:id="rId7"/>
      <w:headerReference w:type="default" r:id="rId8"/>
      <w:pgSz w:w="16838" w:h="11906" w:orient="landscape"/>
      <w:pgMar w:top="851" w:right="85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0FC5" w:rsidRDefault="00AC0FC5" w:rsidP="00E61D7A">
      <w:r>
        <w:separator/>
      </w:r>
    </w:p>
  </w:endnote>
  <w:endnote w:type="continuationSeparator" w:id="0">
    <w:p w:rsidR="00AC0FC5" w:rsidRDefault="00AC0FC5" w:rsidP="00E61D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0FC5" w:rsidRDefault="00AC0FC5" w:rsidP="00E61D7A">
      <w:r>
        <w:separator/>
      </w:r>
    </w:p>
  </w:footnote>
  <w:footnote w:type="continuationSeparator" w:id="0">
    <w:p w:rsidR="00AC0FC5" w:rsidRDefault="00AC0FC5" w:rsidP="00E61D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FC5" w:rsidRDefault="00AC0FC5" w:rsidP="00B65BF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C0FC5" w:rsidRDefault="00AC0FC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FC5" w:rsidRDefault="00AC0FC5" w:rsidP="00B65BF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>
      <w:rPr>
        <w:rStyle w:val="PageNumber"/>
      </w:rPr>
      <w:fldChar w:fldCharType="end"/>
    </w:r>
  </w:p>
  <w:p w:rsidR="00AC0FC5" w:rsidRDefault="00AC0FC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06D64"/>
    <w:multiLevelType w:val="hybridMultilevel"/>
    <w:tmpl w:val="B7223974"/>
    <w:lvl w:ilvl="0" w:tplc="A42CC7C0">
      <w:start w:val="6"/>
      <w:numFmt w:val="bullet"/>
      <w:lvlText w:val="–"/>
      <w:lvlJc w:val="left"/>
      <w:pPr>
        <w:tabs>
          <w:tab w:val="num" w:pos="987"/>
        </w:tabs>
        <w:ind w:left="9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07"/>
        </w:tabs>
        <w:ind w:left="17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27"/>
        </w:tabs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47"/>
        </w:tabs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67"/>
        </w:tabs>
        <w:ind w:left="38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87"/>
        </w:tabs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07"/>
        </w:tabs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27"/>
        </w:tabs>
        <w:ind w:left="60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47"/>
        </w:tabs>
        <w:ind w:left="6747" w:hanging="360"/>
      </w:pPr>
      <w:rPr>
        <w:rFonts w:ascii="Wingdings" w:hAnsi="Wingdings" w:hint="default"/>
      </w:rPr>
    </w:lvl>
  </w:abstractNum>
  <w:abstractNum w:abstractNumId="1">
    <w:nsid w:val="0B6D1929"/>
    <w:multiLevelType w:val="hybridMultilevel"/>
    <w:tmpl w:val="2F3437A2"/>
    <w:lvl w:ilvl="0" w:tplc="800491CE">
      <w:start w:val="6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">
    <w:nsid w:val="0F90274C"/>
    <w:multiLevelType w:val="hybridMultilevel"/>
    <w:tmpl w:val="70A294D6"/>
    <w:lvl w:ilvl="0" w:tplc="377870F2">
      <w:start w:val="6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">
    <w:nsid w:val="1DBF6670"/>
    <w:multiLevelType w:val="hybridMultilevel"/>
    <w:tmpl w:val="3014D85E"/>
    <w:lvl w:ilvl="0" w:tplc="DDFA5160">
      <w:start w:val="6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>
    <w:nsid w:val="22DA4B74"/>
    <w:multiLevelType w:val="hybridMultilevel"/>
    <w:tmpl w:val="09D8EA4E"/>
    <w:lvl w:ilvl="0" w:tplc="42AC22E4">
      <w:start w:val="6"/>
      <w:numFmt w:val="bullet"/>
      <w:lvlText w:val="–"/>
      <w:lvlJc w:val="left"/>
      <w:pPr>
        <w:tabs>
          <w:tab w:val="num" w:pos="1467"/>
        </w:tabs>
        <w:ind w:left="1467" w:hanging="90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>
    <w:nsid w:val="4BEA20F4"/>
    <w:multiLevelType w:val="hybridMultilevel"/>
    <w:tmpl w:val="A7AAC3D8"/>
    <w:lvl w:ilvl="0" w:tplc="95BCBBD0">
      <w:start w:val="6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>
    <w:nsid w:val="551B2EF3"/>
    <w:multiLevelType w:val="hybridMultilevel"/>
    <w:tmpl w:val="A8A8C26A"/>
    <w:lvl w:ilvl="0" w:tplc="2CF8A4AA">
      <w:start w:val="6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7">
    <w:nsid w:val="5522409B"/>
    <w:multiLevelType w:val="hybridMultilevel"/>
    <w:tmpl w:val="0C72C66E"/>
    <w:lvl w:ilvl="0" w:tplc="7534EA66">
      <w:start w:val="6"/>
      <w:numFmt w:val="bullet"/>
      <w:lvlText w:val="–"/>
      <w:lvlJc w:val="left"/>
      <w:pPr>
        <w:tabs>
          <w:tab w:val="num" w:pos="1572"/>
        </w:tabs>
        <w:ind w:left="1572" w:hanging="94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07"/>
        </w:tabs>
        <w:ind w:left="17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27"/>
        </w:tabs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47"/>
        </w:tabs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67"/>
        </w:tabs>
        <w:ind w:left="38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87"/>
        </w:tabs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07"/>
        </w:tabs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27"/>
        </w:tabs>
        <w:ind w:left="60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47"/>
        </w:tabs>
        <w:ind w:left="6747" w:hanging="360"/>
      </w:pPr>
      <w:rPr>
        <w:rFonts w:ascii="Wingdings" w:hAnsi="Wingdings" w:hint="default"/>
      </w:rPr>
    </w:lvl>
  </w:abstractNum>
  <w:abstractNum w:abstractNumId="8">
    <w:nsid w:val="73CB112C"/>
    <w:multiLevelType w:val="hybridMultilevel"/>
    <w:tmpl w:val="B48E503C"/>
    <w:lvl w:ilvl="0" w:tplc="B4D01D62">
      <w:start w:val="6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790B7A6C"/>
    <w:multiLevelType w:val="hybridMultilevel"/>
    <w:tmpl w:val="FC560234"/>
    <w:lvl w:ilvl="0" w:tplc="4D203DBE">
      <w:start w:val="6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8"/>
  </w:num>
  <w:num w:numId="4">
    <w:abstractNumId w:val="2"/>
  </w:num>
  <w:num w:numId="5">
    <w:abstractNumId w:val="4"/>
  </w:num>
  <w:num w:numId="6">
    <w:abstractNumId w:val="3"/>
  </w:num>
  <w:num w:numId="7">
    <w:abstractNumId w:val="1"/>
  </w:num>
  <w:num w:numId="8">
    <w:abstractNumId w:val="5"/>
  </w:num>
  <w:num w:numId="9">
    <w:abstractNumId w:val="7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6BCB"/>
    <w:rsid w:val="00000BC7"/>
    <w:rsid w:val="00001A0C"/>
    <w:rsid w:val="000029E7"/>
    <w:rsid w:val="0001145C"/>
    <w:rsid w:val="00011D47"/>
    <w:rsid w:val="00015ABC"/>
    <w:rsid w:val="000344CC"/>
    <w:rsid w:val="00037C3F"/>
    <w:rsid w:val="00040F77"/>
    <w:rsid w:val="000459F5"/>
    <w:rsid w:val="00055136"/>
    <w:rsid w:val="00060169"/>
    <w:rsid w:val="00060AF7"/>
    <w:rsid w:val="00061434"/>
    <w:rsid w:val="00076EBB"/>
    <w:rsid w:val="00082B6F"/>
    <w:rsid w:val="000A62A1"/>
    <w:rsid w:val="000C53AF"/>
    <w:rsid w:val="000C62F6"/>
    <w:rsid w:val="000D23BA"/>
    <w:rsid w:val="000D29AC"/>
    <w:rsid w:val="000F0050"/>
    <w:rsid w:val="000F4388"/>
    <w:rsid w:val="00104037"/>
    <w:rsid w:val="00107394"/>
    <w:rsid w:val="00111083"/>
    <w:rsid w:val="0011128D"/>
    <w:rsid w:val="00116E11"/>
    <w:rsid w:val="0015192D"/>
    <w:rsid w:val="00151D29"/>
    <w:rsid w:val="0016292C"/>
    <w:rsid w:val="00180F23"/>
    <w:rsid w:val="0019464E"/>
    <w:rsid w:val="001A0E2B"/>
    <w:rsid w:val="001A1047"/>
    <w:rsid w:val="001A7E89"/>
    <w:rsid w:val="001B3CDA"/>
    <w:rsid w:val="001D0F9E"/>
    <w:rsid w:val="001E015C"/>
    <w:rsid w:val="001F32D5"/>
    <w:rsid w:val="0020047F"/>
    <w:rsid w:val="002029CE"/>
    <w:rsid w:val="00204708"/>
    <w:rsid w:val="002074CF"/>
    <w:rsid w:val="00211BAD"/>
    <w:rsid w:val="00216A3A"/>
    <w:rsid w:val="00225C5C"/>
    <w:rsid w:val="00232DC3"/>
    <w:rsid w:val="0023513E"/>
    <w:rsid w:val="00246327"/>
    <w:rsid w:val="00254217"/>
    <w:rsid w:val="00263B39"/>
    <w:rsid w:val="00267DC4"/>
    <w:rsid w:val="00277657"/>
    <w:rsid w:val="002807FB"/>
    <w:rsid w:val="00281965"/>
    <w:rsid w:val="00281BA6"/>
    <w:rsid w:val="0028744A"/>
    <w:rsid w:val="00291BF5"/>
    <w:rsid w:val="002950CC"/>
    <w:rsid w:val="002B3E5F"/>
    <w:rsid w:val="002B3F22"/>
    <w:rsid w:val="002C2303"/>
    <w:rsid w:val="002D2743"/>
    <w:rsid w:val="002E1538"/>
    <w:rsid w:val="002E45D8"/>
    <w:rsid w:val="002F5C39"/>
    <w:rsid w:val="0030213C"/>
    <w:rsid w:val="00303261"/>
    <w:rsid w:val="00304898"/>
    <w:rsid w:val="00325EA1"/>
    <w:rsid w:val="00333A7C"/>
    <w:rsid w:val="00342D13"/>
    <w:rsid w:val="00342EB1"/>
    <w:rsid w:val="00353494"/>
    <w:rsid w:val="00356E20"/>
    <w:rsid w:val="00366BCB"/>
    <w:rsid w:val="003702D4"/>
    <w:rsid w:val="00371482"/>
    <w:rsid w:val="00372008"/>
    <w:rsid w:val="00386EAD"/>
    <w:rsid w:val="00391089"/>
    <w:rsid w:val="00393CCC"/>
    <w:rsid w:val="00394ABE"/>
    <w:rsid w:val="003C63C8"/>
    <w:rsid w:val="003D7D0C"/>
    <w:rsid w:val="003E0603"/>
    <w:rsid w:val="003E2973"/>
    <w:rsid w:val="0041210F"/>
    <w:rsid w:val="00416605"/>
    <w:rsid w:val="00417C97"/>
    <w:rsid w:val="00420869"/>
    <w:rsid w:val="0042101E"/>
    <w:rsid w:val="00427D3D"/>
    <w:rsid w:val="00432419"/>
    <w:rsid w:val="004359DE"/>
    <w:rsid w:val="00441BDA"/>
    <w:rsid w:val="00451260"/>
    <w:rsid w:val="0046255D"/>
    <w:rsid w:val="00464045"/>
    <w:rsid w:val="0046741A"/>
    <w:rsid w:val="00475B0D"/>
    <w:rsid w:val="00485638"/>
    <w:rsid w:val="00491DAE"/>
    <w:rsid w:val="00495823"/>
    <w:rsid w:val="004A2181"/>
    <w:rsid w:val="004A3A4A"/>
    <w:rsid w:val="004C6C0A"/>
    <w:rsid w:val="004D4AC1"/>
    <w:rsid w:val="004F20C5"/>
    <w:rsid w:val="00501013"/>
    <w:rsid w:val="00522D39"/>
    <w:rsid w:val="0052679E"/>
    <w:rsid w:val="00527B8B"/>
    <w:rsid w:val="00542440"/>
    <w:rsid w:val="005442C9"/>
    <w:rsid w:val="00547580"/>
    <w:rsid w:val="00550E13"/>
    <w:rsid w:val="005520EC"/>
    <w:rsid w:val="00554355"/>
    <w:rsid w:val="005641F5"/>
    <w:rsid w:val="00564352"/>
    <w:rsid w:val="005657D9"/>
    <w:rsid w:val="005909B7"/>
    <w:rsid w:val="005B0813"/>
    <w:rsid w:val="005B7D55"/>
    <w:rsid w:val="005D7844"/>
    <w:rsid w:val="005E579A"/>
    <w:rsid w:val="005E7F02"/>
    <w:rsid w:val="006165AE"/>
    <w:rsid w:val="00641854"/>
    <w:rsid w:val="00654D9E"/>
    <w:rsid w:val="006571E5"/>
    <w:rsid w:val="006755B6"/>
    <w:rsid w:val="00680D06"/>
    <w:rsid w:val="00684888"/>
    <w:rsid w:val="006875A0"/>
    <w:rsid w:val="006875C1"/>
    <w:rsid w:val="006913B8"/>
    <w:rsid w:val="006939C4"/>
    <w:rsid w:val="006946E4"/>
    <w:rsid w:val="006966BC"/>
    <w:rsid w:val="006A1551"/>
    <w:rsid w:val="006A45F6"/>
    <w:rsid w:val="006B12B9"/>
    <w:rsid w:val="006C6EA5"/>
    <w:rsid w:val="006C79B3"/>
    <w:rsid w:val="006D2271"/>
    <w:rsid w:val="006D35F3"/>
    <w:rsid w:val="006E1045"/>
    <w:rsid w:val="006E312B"/>
    <w:rsid w:val="0073237C"/>
    <w:rsid w:val="00742A2B"/>
    <w:rsid w:val="00751266"/>
    <w:rsid w:val="00783527"/>
    <w:rsid w:val="00791162"/>
    <w:rsid w:val="00793452"/>
    <w:rsid w:val="007935AC"/>
    <w:rsid w:val="007A06BB"/>
    <w:rsid w:val="007A157D"/>
    <w:rsid w:val="007B6B7B"/>
    <w:rsid w:val="007D1950"/>
    <w:rsid w:val="007D2E98"/>
    <w:rsid w:val="00810235"/>
    <w:rsid w:val="00816300"/>
    <w:rsid w:val="00820D3D"/>
    <w:rsid w:val="00822828"/>
    <w:rsid w:val="00830D7C"/>
    <w:rsid w:val="00854272"/>
    <w:rsid w:val="008569CD"/>
    <w:rsid w:val="00870603"/>
    <w:rsid w:val="008742AE"/>
    <w:rsid w:val="00877462"/>
    <w:rsid w:val="00884771"/>
    <w:rsid w:val="00885E48"/>
    <w:rsid w:val="008947D0"/>
    <w:rsid w:val="008A37D3"/>
    <w:rsid w:val="008C031F"/>
    <w:rsid w:val="008C644C"/>
    <w:rsid w:val="008C6B1A"/>
    <w:rsid w:val="008D2282"/>
    <w:rsid w:val="008E778C"/>
    <w:rsid w:val="008F55EB"/>
    <w:rsid w:val="008F6581"/>
    <w:rsid w:val="008F6C9D"/>
    <w:rsid w:val="00902F16"/>
    <w:rsid w:val="00905DDD"/>
    <w:rsid w:val="00916AF1"/>
    <w:rsid w:val="00944ED6"/>
    <w:rsid w:val="00952587"/>
    <w:rsid w:val="00952DD0"/>
    <w:rsid w:val="00953C03"/>
    <w:rsid w:val="009542D4"/>
    <w:rsid w:val="009649D5"/>
    <w:rsid w:val="00966349"/>
    <w:rsid w:val="009703D4"/>
    <w:rsid w:val="00981A72"/>
    <w:rsid w:val="009873D8"/>
    <w:rsid w:val="00991D25"/>
    <w:rsid w:val="009C4B4F"/>
    <w:rsid w:val="009D530A"/>
    <w:rsid w:val="009E4363"/>
    <w:rsid w:val="009F2D7C"/>
    <w:rsid w:val="00A00639"/>
    <w:rsid w:val="00A02BA3"/>
    <w:rsid w:val="00A04494"/>
    <w:rsid w:val="00A068B2"/>
    <w:rsid w:val="00A07A60"/>
    <w:rsid w:val="00A11022"/>
    <w:rsid w:val="00A12AB4"/>
    <w:rsid w:val="00A3780D"/>
    <w:rsid w:val="00A61AF1"/>
    <w:rsid w:val="00A636D2"/>
    <w:rsid w:val="00A72B88"/>
    <w:rsid w:val="00A916EA"/>
    <w:rsid w:val="00A92994"/>
    <w:rsid w:val="00A97909"/>
    <w:rsid w:val="00AA0D41"/>
    <w:rsid w:val="00AB00F9"/>
    <w:rsid w:val="00AC0FC5"/>
    <w:rsid w:val="00AC212D"/>
    <w:rsid w:val="00AD1D67"/>
    <w:rsid w:val="00AD3296"/>
    <w:rsid w:val="00AD3CFA"/>
    <w:rsid w:val="00B01A24"/>
    <w:rsid w:val="00B0277F"/>
    <w:rsid w:val="00B14155"/>
    <w:rsid w:val="00B22724"/>
    <w:rsid w:val="00B433CD"/>
    <w:rsid w:val="00B50256"/>
    <w:rsid w:val="00B564D9"/>
    <w:rsid w:val="00B65BF3"/>
    <w:rsid w:val="00B82180"/>
    <w:rsid w:val="00BA486B"/>
    <w:rsid w:val="00BA5701"/>
    <w:rsid w:val="00BA5F0E"/>
    <w:rsid w:val="00BB3E7C"/>
    <w:rsid w:val="00BC0A7F"/>
    <w:rsid w:val="00BC184B"/>
    <w:rsid w:val="00BC6C26"/>
    <w:rsid w:val="00BD0C3E"/>
    <w:rsid w:val="00BD1F2B"/>
    <w:rsid w:val="00BE3879"/>
    <w:rsid w:val="00BE4A05"/>
    <w:rsid w:val="00BE60C0"/>
    <w:rsid w:val="00BE730F"/>
    <w:rsid w:val="00BE791B"/>
    <w:rsid w:val="00BF4EE8"/>
    <w:rsid w:val="00BF5726"/>
    <w:rsid w:val="00C03EAF"/>
    <w:rsid w:val="00C06384"/>
    <w:rsid w:val="00C148F3"/>
    <w:rsid w:val="00C14B68"/>
    <w:rsid w:val="00C15B7A"/>
    <w:rsid w:val="00C379FD"/>
    <w:rsid w:val="00C549E6"/>
    <w:rsid w:val="00C57283"/>
    <w:rsid w:val="00C650B9"/>
    <w:rsid w:val="00C71CC7"/>
    <w:rsid w:val="00CC3DCB"/>
    <w:rsid w:val="00CC5005"/>
    <w:rsid w:val="00CC6392"/>
    <w:rsid w:val="00CC6734"/>
    <w:rsid w:val="00CD1FDF"/>
    <w:rsid w:val="00CD7E13"/>
    <w:rsid w:val="00CE1F28"/>
    <w:rsid w:val="00CE583B"/>
    <w:rsid w:val="00CF18C7"/>
    <w:rsid w:val="00D074ED"/>
    <w:rsid w:val="00D07539"/>
    <w:rsid w:val="00D11CFD"/>
    <w:rsid w:val="00D16FA6"/>
    <w:rsid w:val="00D219EA"/>
    <w:rsid w:val="00D22668"/>
    <w:rsid w:val="00D31D2D"/>
    <w:rsid w:val="00D31DAA"/>
    <w:rsid w:val="00D34083"/>
    <w:rsid w:val="00D542A6"/>
    <w:rsid w:val="00D54E36"/>
    <w:rsid w:val="00D607B6"/>
    <w:rsid w:val="00D66447"/>
    <w:rsid w:val="00D715E7"/>
    <w:rsid w:val="00D80F9F"/>
    <w:rsid w:val="00D8282B"/>
    <w:rsid w:val="00D870C2"/>
    <w:rsid w:val="00D875B1"/>
    <w:rsid w:val="00D91AB0"/>
    <w:rsid w:val="00D94C81"/>
    <w:rsid w:val="00DA2490"/>
    <w:rsid w:val="00DA39A3"/>
    <w:rsid w:val="00DC0F6F"/>
    <w:rsid w:val="00DC7A54"/>
    <w:rsid w:val="00DD3256"/>
    <w:rsid w:val="00DF26B2"/>
    <w:rsid w:val="00DF46FC"/>
    <w:rsid w:val="00E004E4"/>
    <w:rsid w:val="00E0662F"/>
    <w:rsid w:val="00E07CA0"/>
    <w:rsid w:val="00E14C40"/>
    <w:rsid w:val="00E2259F"/>
    <w:rsid w:val="00E329C1"/>
    <w:rsid w:val="00E40C04"/>
    <w:rsid w:val="00E420BA"/>
    <w:rsid w:val="00E433C7"/>
    <w:rsid w:val="00E56264"/>
    <w:rsid w:val="00E6087F"/>
    <w:rsid w:val="00E61D7A"/>
    <w:rsid w:val="00E63DB1"/>
    <w:rsid w:val="00E7628E"/>
    <w:rsid w:val="00E82C1B"/>
    <w:rsid w:val="00E82E3A"/>
    <w:rsid w:val="00E91331"/>
    <w:rsid w:val="00EA22BD"/>
    <w:rsid w:val="00EA2A87"/>
    <w:rsid w:val="00EA3F1C"/>
    <w:rsid w:val="00EA4EF6"/>
    <w:rsid w:val="00EB591A"/>
    <w:rsid w:val="00ED294B"/>
    <w:rsid w:val="00ED3893"/>
    <w:rsid w:val="00EF03C8"/>
    <w:rsid w:val="00EF2323"/>
    <w:rsid w:val="00EF3659"/>
    <w:rsid w:val="00F20EF8"/>
    <w:rsid w:val="00F227EE"/>
    <w:rsid w:val="00F23E0F"/>
    <w:rsid w:val="00F260F8"/>
    <w:rsid w:val="00F31440"/>
    <w:rsid w:val="00F3181D"/>
    <w:rsid w:val="00F453D1"/>
    <w:rsid w:val="00F67172"/>
    <w:rsid w:val="00F709E4"/>
    <w:rsid w:val="00F719CB"/>
    <w:rsid w:val="00F84A10"/>
    <w:rsid w:val="00F92E45"/>
    <w:rsid w:val="00FA7130"/>
    <w:rsid w:val="00FB0F67"/>
    <w:rsid w:val="00FB1411"/>
    <w:rsid w:val="00FB2426"/>
    <w:rsid w:val="00FD6F30"/>
    <w:rsid w:val="00FE4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BCB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66BC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66BCB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366BC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9</Pages>
  <Words>9466</Words>
  <Characters>5397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Список претендентів</dc:title>
  <dc:subject/>
  <dc:creator>Telekritika</dc:creator>
  <cp:keywords/>
  <dc:description/>
  <cp:lastModifiedBy>Admin</cp:lastModifiedBy>
  <cp:revision>4</cp:revision>
  <dcterms:created xsi:type="dcterms:W3CDTF">2012-12-26T13:50:00Z</dcterms:created>
  <dcterms:modified xsi:type="dcterms:W3CDTF">2012-12-26T13:57:00Z</dcterms:modified>
</cp:coreProperties>
</file>